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5BD9F" w14:textId="77777777" w:rsidR="001567F4" w:rsidRDefault="00C92F11" w:rsidP="5215E7BB">
      <w:pPr>
        <w:jc w:val="center"/>
        <w:rPr>
          <w:b/>
          <w:bCs/>
          <w:sz w:val="28"/>
          <w:szCs w:val="28"/>
        </w:rPr>
      </w:pPr>
      <w:r w:rsidRPr="5215E7BB">
        <w:rPr>
          <w:b/>
          <w:bCs/>
          <w:sz w:val="28"/>
          <w:szCs w:val="28"/>
        </w:rPr>
        <w:t xml:space="preserve">Diablo Range </w:t>
      </w:r>
      <w:r w:rsidR="00060924" w:rsidRPr="5215E7BB">
        <w:rPr>
          <w:b/>
          <w:bCs/>
          <w:sz w:val="28"/>
          <w:szCs w:val="28"/>
        </w:rPr>
        <w:t>District</w:t>
      </w:r>
      <w:r w:rsidR="2F6A87F7" w:rsidRPr="5215E7BB">
        <w:rPr>
          <w:b/>
          <w:bCs/>
          <w:sz w:val="28"/>
          <w:szCs w:val="28"/>
        </w:rPr>
        <w:t xml:space="preserve"> </w:t>
      </w:r>
    </w:p>
    <w:p w14:paraId="6F1767CB" w14:textId="72B30D65" w:rsidR="00060924" w:rsidRDefault="00C92F11" w:rsidP="5215E7BB">
      <w:pPr>
        <w:jc w:val="center"/>
        <w:rPr>
          <w:b/>
          <w:bCs/>
          <w:sz w:val="28"/>
          <w:szCs w:val="28"/>
          <w:u w:val="single"/>
        </w:rPr>
      </w:pPr>
      <w:r w:rsidRPr="5215E7BB">
        <w:rPr>
          <w:b/>
          <w:bCs/>
          <w:sz w:val="28"/>
          <w:szCs w:val="28"/>
          <w:u w:val="single"/>
        </w:rPr>
        <w:t xml:space="preserve">Carnegie </w:t>
      </w:r>
      <w:r w:rsidR="00060924" w:rsidRPr="5215E7BB">
        <w:rPr>
          <w:b/>
          <w:bCs/>
          <w:sz w:val="28"/>
          <w:szCs w:val="28"/>
          <w:u w:val="single"/>
        </w:rPr>
        <w:t>Weekend Re</w:t>
      </w:r>
      <w:r w:rsidR="00230D35" w:rsidRPr="5215E7BB">
        <w:rPr>
          <w:b/>
          <w:bCs/>
          <w:sz w:val="28"/>
          <w:szCs w:val="28"/>
          <w:u w:val="single"/>
        </w:rPr>
        <w:t>port</w:t>
      </w:r>
    </w:p>
    <w:p w14:paraId="6FF5CDBB" w14:textId="77777777" w:rsidR="00230D35" w:rsidRPr="00230D35" w:rsidRDefault="00230D35" w:rsidP="00906CBA">
      <w:pPr>
        <w:jc w:val="center"/>
        <w:rPr>
          <w:b/>
          <w:sz w:val="28"/>
          <w:szCs w:val="28"/>
          <w:u w:val="single"/>
        </w:rPr>
      </w:pPr>
    </w:p>
    <w:p w14:paraId="43E269DB" w14:textId="77777777" w:rsidR="000C749D" w:rsidRPr="00906CBA" w:rsidRDefault="00906CBA" w:rsidP="00906CBA">
      <w:pPr>
        <w:tabs>
          <w:tab w:val="left" w:pos="2120"/>
        </w:tabs>
        <w:ind w:left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906CBA">
        <w:rPr>
          <w:b/>
        </w:rPr>
        <w:t xml:space="preserve">Date:   </w:t>
      </w:r>
      <w:sdt>
        <w:sdtPr>
          <w:rPr>
            <w:b/>
          </w:rPr>
          <w:id w:val="-842237618"/>
          <w:placeholder>
            <w:docPart w:val="DefaultPlaceholder_1082065160"/>
          </w:placeholder>
          <w:date w:fullDate="2020-10-12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2242A">
            <w:rPr>
              <w:b/>
            </w:rPr>
            <w:t>10/12/2020</w:t>
          </w:r>
        </w:sdtContent>
      </w:sdt>
      <w:r>
        <w:rPr>
          <w:b/>
        </w:rPr>
        <w:t xml:space="preserve">   t</w:t>
      </w:r>
      <w:r w:rsidRPr="00906CBA">
        <w:rPr>
          <w:b/>
        </w:rPr>
        <w:t>o</w:t>
      </w:r>
      <w:r>
        <w:rPr>
          <w:b/>
        </w:rPr>
        <w:t xml:space="preserve">  </w:t>
      </w:r>
      <w:r w:rsidRPr="00906CBA">
        <w:rPr>
          <w:b/>
        </w:rPr>
        <w:t xml:space="preserve"> </w:t>
      </w:r>
      <w:sdt>
        <w:sdtPr>
          <w:rPr>
            <w:b/>
          </w:rPr>
          <w:id w:val="21986565"/>
          <w:placeholder>
            <w:docPart w:val="DefaultPlaceholder_1082065160"/>
          </w:placeholder>
          <w:date w:fullDate="2020-10-18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2242A">
            <w:rPr>
              <w:b/>
            </w:rPr>
            <w:t>10/18/2020</w:t>
          </w:r>
        </w:sdtContent>
      </w:sdt>
    </w:p>
    <w:p w14:paraId="6003D830" w14:textId="77777777" w:rsidR="00060924" w:rsidRPr="0021615D" w:rsidRDefault="00D76B26" w:rsidP="00060924">
      <w:pPr>
        <w:numPr>
          <w:ilvl w:val="0"/>
          <w:numId w:val="31"/>
        </w:numPr>
        <w:rPr>
          <w:color w:val="FF0000"/>
          <w:u w:val="single"/>
        </w:rPr>
      </w:pPr>
      <w:r w:rsidRPr="00230D35">
        <w:rPr>
          <w:b/>
          <w:color w:val="FF0000"/>
          <w:u w:val="single"/>
        </w:rPr>
        <w:t xml:space="preserve">Medical Aid </w:t>
      </w:r>
      <w:r w:rsidRPr="00230D35">
        <w:rPr>
          <w:color w:val="FF0000"/>
          <w:u w:val="single"/>
        </w:rPr>
        <w:t xml:space="preserve"> </w:t>
      </w:r>
    </w:p>
    <w:p w14:paraId="0E899D48" w14:textId="77777777" w:rsidR="0012242A" w:rsidRDefault="0012242A" w:rsidP="007D7EE0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10/17/20- 16-year-old male with finger injury- AMA by mother</w:t>
      </w:r>
    </w:p>
    <w:p w14:paraId="50637F97" w14:textId="77777777" w:rsidR="0012242A" w:rsidRDefault="0012242A" w:rsidP="007D7EE0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10/17/20- 16-year-old male with elbow/ knee injury- AMA by dad</w:t>
      </w:r>
    </w:p>
    <w:p w14:paraId="142292AF" w14:textId="77777777" w:rsidR="0012242A" w:rsidRDefault="0012242A" w:rsidP="007D7EE0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10/18/20- 28-year-old male shoulder injury- solo dirt bike crash on Los Osos.  AMR transported to Modesto Kaiser</w:t>
      </w:r>
    </w:p>
    <w:p w14:paraId="0D61FA5A" w14:textId="77777777" w:rsidR="0012242A" w:rsidRDefault="0012242A" w:rsidP="007D7EE0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10/18/20- 14-year-old male facial injury- AMA by dad</w:t>
      </w:r>
    </w:p>
    <w:p w14:paraId="02CDF9B5" w14:textId="77777777" w:rsidR="0012242A" w:rsidRDefault="0012242A" w:rsidP="007D7EE0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10/18/20- 18-year-old male shoulder injury- AMA</w:t>
      </w:r>
    </w:p>
    <w:p w14:paraId="32F15245" w14:textId="77777777" w:rsidR="007375E9" w:rsidRPr="00376474" w:rsidRDefault="0012242A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sz w:val="20"/>
          <w:szCs w:val="20"/>
        </w:rPr>
      </w:pPr>
      <w:r>
        <w:rPr>
          <w:sz w:val="20"/>
          <w:szCs w:val="20"/>
        </w:rPr>
        <w:t>10/18/20- 40-year-old female shoulder injury- Solo dirt bike crash Dead Cow- AMA</w:t>
      </w:r>
    </w:p>
    <w:p w14:paraId="6EEDFFC7" w14:textId="77777777" w:rsidR="005E5DA1" w:rsidRPr="0021615D" w:rsidRDefault="00060924" w:rsidP="00060924">
      <w:pPr>
        <w:numPr>
          <w:ilvl w:val="0"/>
          <w:numId w:val="31"/>
        </w:numPr>
        <w:rPr>
          <w:b/>
          <w:u w:val="single"/>
        </w:rPr>
      </w:pPr>
      <w:r w:rsidRPr="00230D35">
        <w:rPr>
          <w:b/>
          <w:u w:val="single"/>
        </w:rPr>
        <w:t>Vehicle Accidents</w:t>
      </w:r>
    </w:p>
    <w:p w14:paraId="3B7A568D" w14:textId="77777777" w:rsidR="00AB45C2" w:rsidRPr="00376474" w:rsidRDefault="00C92F11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Carnegie SVRA</w:t>
      </w:r>
      <w:r w:rsidR="007D08F2">
        <w:rPr>
          <w:sz w:val="20"/>
          <w:szCs w:val="20"/>
        </w:rPr>
        <w:t>:</w:t>
      </w:r>
      <w:r w:rsidR="002F323A">
        <w:rPr>
          <w:sz w:val="20"/>
          <w:szCs w:val="20"/>
        </w:rPr>
        <w:t xml:space="preserve"> </w:t>
      </w:r>
      <w:r w:rsidR="0012242A">
        <w:rPr>
          <w:sz w:val="20"/>
          <w:szCs w:val="20"/>
        </w:rPr>
        <w:t>See medicals</w:t>
      </w:r>
    </w:p>
    <w:p w14:paraId="5F57305E" w14:textId="77777777" w:rsidR="00AB45C2" w:rsidRPr="0021615D" w:rsidRDefault="00230D35" w:rsidP="007C60BE">
      <w:pPr>
        <w:numPr>
          <w:ilvl w:val="0"/>
          <w:numId w:val="31"/>
        </w:numPr>
        <w:rPr>
          <w:b/>
          <w:color w:val="4F6228"/>
          <w:u w:val="single"/>
        </w:rPr>
      </w:pPr>
      <w:r w:rsidRPr="000801AC">
        <w:rPr>
          <w:b/>
          <w:color w:val="4F6228"/>
          <w:u w:val="single"/>
        </w:rPr>
        <w:t>Public Safety</w:t>
      </w:r>
    </w:p>
    <w:p w14:paraId="2EE77B7D" w14:textId="77777777" w:rsidR="0021615D" w:rsidRDefault="00C92F11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Carnegie</w:t>
      </w:r>
      <w:r w:rsidR="007D08F2">
        <w:rPr>
          <w:sz w:val="20"/>
          <w:szCs w:val="20"/>
        </w:rPr>
        <w:t xml:space="preserve"> SVRA:</w:t>
      </w:r>
      <w:r w:rsidR="00F80180">
        <w:rPr>
          <w:sz w:val="20"/>
          <w:szCs w:val="20"/>
        </w:rPr>
        <w:t xml:space="preserve"> </w:t>
      </w:r>
    </w:p>
    <w:p w14:paraId="01792F20" w14:textId="77777777" w:rsidR="0012242A" w:rsidRDefault="0012242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CVC 38178 (OHV tag not displayed</w:t>
      </w:r>
      <w:r w:rsidR="00376474">
        <w:rPr>
          <w:sz w:val="20"/>
          <w:szCs w:val="20"/>
        </w:rPr>
        <w:t>) -</w:t>
      </w:r>
      <w:r>
        <w:rPr>
          <w:sz w:val="20"/>
          <w:szCs w:val="20"/>
        </w:rPr>
        <w:t xml:space="preserve"> Cite issued</w:t>
      </w:r>
    </w:p>
    <w:p w14:paraId="21118165" w14:textId="77777777" w:rsidR="0012242A" w:rsidRDefault="0012242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Several warnings for speed, </w:t>
      </w:r>
      <w:proofErr w:type="spellStart"/>
      <w:r>
        <w:rPr>
          <w:sz w:val="20"/>
          <w:szCs w:val="20"/>
        </w:rPr>
        <w:t>dbl</w:t>
      </w:r>
      <w:proofErr w:type="spellEnd"/>
      <w:r>
        <w:rPr>
          <w:sz w:val="20"/>
          <w:szCs w:val="20"/>
        </w:rPr>
        <w:t xml:space="preserve"> riders/ no helmets (ATVs)</w:t>
      </w:r>
    </w:p>
    <w:p w14:paraId="379DBDF5" w14:textId="77777777" w:rsidR="0012242A" w:rsidRDefault="0012242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Warnings given in day use for personal </w:t>
      </w:r>
      <w:proofErr w:type="spellStart"/>
      <w:r>
        <w:rPr>
          <w:sz w:val="20"/>
          <w:szCs w:val="20"/>
        </w:rPr>
        <w:t>bbqs</w:t>
      </w:r>
      <w:proofErr w:type="spellEnd"/>
      <w:r>
        <w:rPr>
          <w:sz w:val="20"/>
          <w:szCs w:val="20"/>
        </w:rPr>
        <w:t>.</w:t>
      </w:r>
    </w:p>
    <w:p w14:paraId="398D432C" w14:textId="77777777" w:rsidR="0012242A" w:rsidRDefault="0012242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Rider assist for vehicle recovery on middle track.</w:t>
      </w:r>
    </w:p>
    <w:p w14:paraId="7B56C500" w14:textId="77777777" w:rsidR="00F43379" w:rsidRDefault="0012242A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Fire at the bottom of Dead Cow Canyon.  Alameda Fire and CalFire responded.  Grass fire approximately 50’x 50’.  Fire started by a rider who laid his bike down on the dry grass.  No structures damaged.  SIN generated.</w:t>
      </w:r>
    </w:p>
    <w:p w14:paraId="4AD07EEB" w14:textId="77777777" w:rsidR="00A303BF" w:rsidRDefault="00A303BF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Group ejected for multiple ATVs unsafe speed/ unsafe turns by  kid’s track</w:t>
      </w:r>
    </w:p>
    <w:p w14:paraId="3BA1E932" w14:textId="77777777" w:rsidR="00A303BF" w:rsidRDefault="00A303BF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Group ejected for C</w:t>
      </w:r>
      <w:r w:rsidR="00CC1B1F">
        <w:rPr>
          <w:sz w:val="20"/>
          <w:szCs w:val="20"/>
        </w:rPr>
        <w:t>VC 38600 (ROV operator under 16/ operator no helmet).</w:t>
      </w:r>
    </w:p>
    <w:p w14:paraId="4D7BE540" w14:textId="77777777" w:rsidR="00CC1B1F" w:rsidRPr="00376474" w:rsidRDefault="00CC1B1F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Group ejected for CCR 4326 no fires/ smoking.</w:t>
      </w:r>
    </w:p>
    <w:p w14:paraId="2516AA09" w14:textId="77777777" w:rsidR="007D08F2" w:rsidRPr="0021615D" w:rsidRDefault="00C42F7C" w:rsidP="0021615D">
      <w:pPr>
        <w:numPr>
          <w:ilvl w:val="0"/>
          <w:numId w:val="31"/>
        </w:numPr>
        <w:rPr>
          <w:b/>
          <w:color w:val="4A442A"/>
          <w:u w:val="single"/>
        </w:rPr>
      </w:pPr>
      <w:r w:rsidRPr="000801AC">
        <w:rPr>
          <w:b/>
          <w:color w:val="4A442A"/>
          <w:u w:val="single"/>
        </w:rPr>
        <w:t>Camping</w:t>
      </w:r>
    </w:p>
    <w:p w14:paraId="7185D051" w14:textId="77777777" w:rsidR="0036563A" w:rsidRDefault="0036563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2242A">
        <w:rPr>
          <w:sz w:val="20"/>
          <w:szCs w:val="20"/>
        </w:rPr>
        <w:t xml:space="preserve">Warnings given for non-payment and day use in campground.  </w:t>
      </w:r>
    </w:p>
    <w:p w14:paraId="3595A458" w14:textId="77777777" w:rsidR="0012242A" w:rsidRDefault="0012242A" w:rsidP="00D76B26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sz w:val="20"/>
          <w:szCs w:val="20"/>
        </w:rPr>
      </w:pPr>
      <w:r>
        <w:rPr>
          <w:sz w:val="20"/>
          <w:szCs w:val="20"/>
        </w:rPr>
        <w:t>10/18/20- 3 citations issues in campground for CCR 4302 (non=-payment).</w:t>
      </w:r>
    </w:p>
    <w:p w14:paraId="48CE939E" w14:textId="77777777" w:rsidR="00D76B26" w:rsidRPr="00992F0B" w:rsidRDefault="00D76B26" w:rsidP="00992F0B">
      <w:pPr>
        <w:rPr>
          <w:bCs/>
          <w:sz w:val="20"/>
          <w:szCs w:val="20"/>
        </w:rPr>
      </w:pPr>
    </w:p>
    <w:p w14:paraId="3801F176" w14:textId="77777777" w:rsidR="007D08F2" w:rsidRPr="0083176B" w:rsidRDefault="00655682" w:rsidP="0083176B">
      <w:pPr>
        <w:pStyle w:val="ListParagraph"/>
        <w:numPr>
          <w:ilvl w:val="0"/>
          <w:numId w:val="31"/>
        </w:numPr>
        <w:rPr>
          <w:b/>
          <w:color w:val="00B050"/>
          <w:u w:val="single"/>
        </w:rPr>
      </w:pPr>
      <w:r w:rsidRPr="00B86556">
        <w:rPr>
          <w:b/>
          <w:color w:val="00B050"/>
          <w:u w:val="single"/>
        </w:rPr>
        <w:t>Interpretive Highlights</w:t>
      </w:r>
    </w:p>
    <w:p w14:paraId="3D990645" w14:textId="77777777" w:rsidR="00230D35" w:rsidRDefault="00C92F11" w:rsidP="00771969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bCs/>
          <w:sz w:val="22"/>
        </w:rPr>
      </w:pPr>
      <w:r>
        <w:rPr>
          <w:bCs/>
          <w:sz w:val="20"/>
          <w:szCs w:val="20"/>
        </w:rPr>
        <w:t>Carnegie</w:t>
      </w:r>
      <w:r w:rsidR="00C22D8B">
        <w:rPr>
          <w:bCs/>
          <w:sz w:val="20"/>
          <w:szCs w:val="20"/>
        </w:rPr>
        <w:t xml:space="preserve"> SVRA:</w:t>
      </w:r>
      <w:r w:rsidR="00940A36">
        <w:rPr>
          <w:bCs/>
          <w:sz w:val="20"/>
          <w:szCs w:val="20"/>
        </w:rPr>
        <w:t xml:space="preserve"> </w:t>
      </w:r>
      <w:r w:rsidR="0012242A">
        <w:rPr>
          <w:bCs/>
          <w:sz w:val="20"/>
          <w:szCs w:val="20"/>
        </w:rPr>
        <w:t>None</w:t>
      </w:r>
    </w:p>
    <w:p w14:paraId="32926D11" w14:textId="77777777" w:rsidR="00C92F11" w:rsidRPr="0083176B" w:rsidRDefault="00C22D8B" w:rsidP="0083176B">
      <w:pPr>
        <w:pStyle w:val="ListParagraph"/>
        <w:numPr>
          <w:ilvl w:val="0"/>
          <w:numId w:val="31"/>
        </w:numPr>
        <w:rPr>
          <w:b/>
          <w:bCs/>
          <w:u w:val="single"/>
        </w:rPr>
      </w:pPr>
      <w:r w:rsidRPr="00AA60C6">
        <w:rPr>
          <w:b/>
          <w:bCs/>
          <w:u w:val="single"/>
        </w:rPr>
        <w:t>Special Events</w:t>
      </w:r>
    </w:p>
    <w:p w14:paraId="366F0383" w14:textId="77777777" w:rsidR="00AE1F86" w:rsidRPr="00376474" w:rsidRDefault="00C92F11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0" w:color="auto"/>
        </w:pBdr>
        <w:rPr>
          <w:bCs/>
          <w:sz w:val="20"/>
          <w:szCs w:val="20"/>
        </w:rPr>
      </w:pPr>
      <w:r>
        <w:rPr>
          <w:bCs/>
          <w:sz w:val="20"/>
          <w:szCs w:val="20"/>
        </w:rPr>
        <w:t>Carnegie S</w:t>
      </w:r>
      <w:r w:rsidR="00F43379">
        <w:rPr>
          <w:bCs/>
          <w:sz w:val="20"/>
          <w:szCs w:val="20"/>
        </w:rPr>
        <w:t>VRA:</w:t>
      </w:r>
      <w:r w:rsidR="002F323A">
        <w:rPr>
          <w:bCs/>
          <w:sz w:val="20"/>
          <w:szCs w:val="20"/>
        </w:rPr>
        <w:t xml:space="preserve"> </w:t>
      </w:r>
      <w:r w:rsidR="0012242A">
        <w:rPr>
          <w:bCs/>
          <w:sz w:val="20"/>
          <w:szCs w:val="20"/>
        </w:rPr>
        <w:t>None</w:t>
      </w:r>
    </w:p>
    <w:p w14:paraId="5BE6865D" w14:textId="77777777" w:rsidR="00771969" w:rsidRPr="00771969" w:rsidRDefault="00B147AF" w:rsidP="00771969">
      <w:pPr>
        <w:numPr>
          <w:ilvl w:val="0"/>
          <w:numId w:val="31"/>
        </w:numPr>
        <w:rPr>
          <w:b/>
          <w:u w:val="single"/>
        </w:rPr>
      </w:pPr>
      <w:r>
        <w:rPr>
          <w:b/>
          <w:u w:val="single"/>
        </w:rPr>
        <w:t>Other Items:</w:t>
      </w:r>
    </w:p>
    <w:p w14:paraId="35BD8C75" w14:textId="77777777" w:rsidR="000672E3" w:rsidRDefault="00C92F11" w:rsidP="00376474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b/>
          <w:u w:val="single"/>
        </w:rPr>
      </w:pPr>
      <w:r>
        <w:rPr>
          <w:bCs/>
          <w:sz w:val="20"/>
          <w:szCs w:val="20"/>
        </w:rPr>
        <w:t xml:space="preserve">Carnegie </w:t>
      </w:r>
      <w:r w:rsidR="00AE1F86">
        <w:rPr>
          <w:bCs/>
          <w:sz w:val="20"/>
          <w:szCs w:val="20"/>
        </w:rPr>
        <w:t xml:space="preserve">SVRA: </w:t>
      </w:r>
      <w:r w:rsidR="00B068E4">
        <w:rPr>
          <w:bCs/>
          <w:sz w:val="20"/>
          <w:szCs w:val="20"/>
        </w:rPr>
        <w:t>None</w:t>
      </w:r>
    </w:p>
    <w:p w14:paraId="43C222D8" w14:textId="77777777" w:rsidR="00771969" w:rsidRPr="00771969" w:rsidRDefault="00771969" w:rsidP="00771969">
      <w:pPr>
        <w:numPr>
          <w:ilvl w:val="0"/>
          <w:numId w:val="31"/>
        </w:numPr>
        <w:rPr>
          <w:b/>
          <w:u w:val="single"/>
        </w:rPr>
      </w:pPr>
      <w:r>
        <w:rPr>
          <w:b/>
          <w:u w:val="single"/>
        </w:rPr>
        <w:t>Attendance:</w:t>
      </w:r>
    </w:p>
    <w:p w14:paraId="09BF971B" w14:textId="77777777" w:rsidR="00771969" w:rsidRDefault="00771969" w:rsidP="00771969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Carnegie SVRA: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83"/>
        <w:gridCol w:w="894"/>
        <w:gridCol w:w="1149"/>
        <w:gridCol w:w="972"/>
        <w:gridCol w:w="739"/>
        <w:gridCol w:w="927"/>
        <w:gridCol w:w="816"/>
      </w:tblGrid>
      <w:tr w:rsidR="00771969" w14:paraId="421FE2AE" w14:textId="77777777" w:rsidTr="00771969">
        <w:trPr>
          <w:trHeight w:val="257"/>
        </w:trPr>
        <w:tc>
          <w:tcPr>
            <w:tcW w:w="256" w:type="dxa"/>
          </w:tcPr>
          <w:p w14:paraId="1614AA19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31CE38E8" w14:textId="77777777" w:rsidR="00771969" w:rsidRDefault="00376474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5B6223" wp14:editId="64D0D492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153035</wp:posOffset>
                      </wp:positionV>
                      <wp:extent cx="2457450" cy="63817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63817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 w14:anchorId="09B5FEBC">
      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1.5pt" from="-5.15pt,12.05pt" to="188.35pt,62.3pt" w14:anchorId="695D32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"/>
                  </w:pict>
                </mc:Fallback>
              </mc:AlternateContent>
            </w:r>
            <w:r w:rsidR="00771969">
              <w:rPr>
                <w:bCs/>
                <w:sz w:val="20"/>
                <w:szCs w:val="20"/>
              </w:rPr>
              <w:t>Monday</w:t>
            </w:r>
          </w:p>
        </w:tc>
        <w:tc>
          <w:tcPr>
            <w:tcW w:w="256" w:type="dxa"/>
          </w:tcPr>
          <w:p w14:paraId="4F69DC1F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Tuesday</w:t>
            </w:r>
          </w:p>
        </w:tc>
        <w:tc>
          <w:tcPr>
            <w:tcW w:w="256" w:type="dxa"/>
          </w:tcPr>
          <w:p w14:paraId="2B2E61D0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Wednesday</w:t>
            </w:r>
          </w:p>
        </w:tc>
        <w:tc>
          <w:tcPr>
            <w:tcW w:w="256" w:type="dxa"/>
          </w:tcPr>
          <w:p w14:paraId="2D6B2628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Thursday</w:t>
            </w:r>
          </w:p>
        </w:tc>
        <w:tc>
          <w:tcPr>
            <w:tcW w:w="256" w:type="dxa"/>
          </w:tcPr>
          <w:p w14:paraId="02A38BDA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Friday</w:t>
            </w:r>
          </w:p>
        </w:tc>
        <w:tc>
          <w:tcPr>
            <w:tcW w:w="256" w:type="dxa"/>
          </w:tcPr>
          <w:p w14:paraId="5738C9F7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Saturday</w:t>
            </w:r>
          </w:p>
        </w:tc>
        <w:tc>
          <w:tcPr>
            <w:tcW w:w="256" w:type="dxa"/>
          </w:tcPr>
          <w:p w14:paraId="38A8E32C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Sunday</w:t>
            </w:r>
          </w:p>
        </w:tc>
      </w:tr>
      <w:tr w:rsidR="00771969" w14:paraId="07D9CCB9" w14:textId="77777777" w:rsidTr="00771969">
        <w:trPr>
          <w:trHeight w:val="242"/>
        </w:trPr>
        <w:tc>
          <w:tcPr>
            <w:tcW w:w="256" w:type="dxa"/>
          </w:tcPr>
          <w:p w14:paraId="5C4802ED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Day Use</w:t>
            </w:r>
          </w:p>
        </w:tc>
        <w:tc>
          <w:tcPr>
            <w:tcW w:w="256" w:type="dxa"/>
          </w:tcPr>
          <w:p w14:paraId="51A53682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4A28EF18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1F694BB4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258A0605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3B15A830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256" w:type="dxa"/>
          </w:tcPr>
          <w:p w14:paraId="48E20005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</w:p>
        </w:tc>
        <w:tc>
          <w:tcPr>
            <w:tcW w:w="256" w:type="dxa"/>
          </w:tcPr>
          <w:p w14:paraId="21279DB4" w14:textId="77777777" w:rsidR="00771969" w:rsidRDefault="00B13176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239</w:t>
            </w:r>
          </w:p>
        </w:tc>
      </w:tr>
      <w:tr w:rsidR="00771969" w14:paraId="0D65D859" w14:textId="77777777" w:rsidTr="00771969">
        <w:trPr>
          <w:trHeight w:val="257"/>
        </w:trPr>
        <w:tc>
          <w:tcPr>
            <w:tcW w:w="256" w:type="dxa"/>
          </w:tcPr>
          <w:p w14:paraId="498F8FE0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Passes</w:t>
            </w:r>
          </w:p>
        </w:tc>
        <w:tc>
          <w:tcPr>
            <w:tcW w:w="256" w:type="dxa"/>
          </w:tcPr>
          <w:p w14:paraId="238F66D5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4F68C6C7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019EB27D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403211FE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5BE91A09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56" w:type="dxa"/>
          </w:tcPr>
          <w:p w14:paraId="1898ABA1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256" w:type="dxa"/>
          </w:tcPr>
          <w:p w14:paraId="33FD0998" w14:textId="77777777" w:rsidR="00771969" w:rsidRDefault="00B13176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</w:t>
            </w:r>
          </w:p>
        </w:tc>
      </w:tr>
      <w:tr w:rsidR="00771969" w14:paraId="5C3E6700" w14:textId="77777777" w:rsidTr="00771969">
        <w:trPr>
          <w:trHeight w:val="257"/>
        </w:trPr>
        <w:tc>
          <w:tcPr>
            <w:tcW w:w="256" w:type="dxa"/>
          </w:tcPr>
          <w:p w14:paraId="172996CA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Camping</w:t>
            </w:r>
          </w:p>
        </w:tc>
        <w:tc>
          <w:tcPr>
            <w:tcW w:w="256" w:type="dxa"/>
          </w:tcPr>
          <w:p w14:paraId="318A8FA9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2BB61CCA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047B356C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05BD2104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43A85372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6" w:type="dxa"/>
          </w:tcPr>
          <w:p w14:paraId="2B9610B6" w14:textId="77777777" w:rsidR="00771969" w:rsidRDefault="00376474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56" w:type="dxa"/>
          </w:tcPr>
          <w:p w14:paraId="370BD6DB" w14:textId="77777777" w:rsidR="00771969" w:rsidRDefault="00B13176" w:rsidP="003764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</w:tr>
      <w:tr w:rsidR="00771969" w14:paraId="1594CC45" w14:textId="77777777" w:rsidTr="00771969">
        <w:trPr>
          <w:trHeight w:val="242"/>
        </w:trPr>
        <w:tc>
          <w:tcPr>
            <w:tcW w:w="256" w:type="dxa"/>
          </w:tcPr>
          <w:p w14:paraId="610243DD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2EF25F76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2344F41B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2755792A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1516136E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0AF42E44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549FAF3C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" w:type="dxa"/>
          </w:tcPr>
          <w:p w14:paraId="0D12640C" w14:textId="77777777" w:rsidR="00771969" w:rsidRDefault="00771969" w:rsidP="00771969">
            <w:pPr>
              <w:rPr>
                <w:bCs/>
                <w:sz w:val="20"/>
                <w:szCs w:val="20"/>
              </w:rPr>
            </w:pPr>
          </w:p>
        </w:tc>
      </w:tr>
    </w:tbl>
    <w:p w14:paraId="086D377B" w14:textId="77777777" w:rsidR="00771969" w:rsidRDefault="00771969" w:rsidP="00771969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bCs/>
          <w:sz w:val="20"/>
          <w:szCs w:val="20"/>
        </w:rPr>
      </w:pPr>
    </w:p>
    <w:p w14:paraId="60F616F0" w14:textId="77777777" w:rsidR="00771969" w:rsidRDefault="00771969" w:rsidP="00771969">
      <w:pPr>
        <w:pBdr>
          <w:top w:val="threeDEngrave" w:sz="36" w:space="1" w:color="auto"/>
          <w:left w:val="threeDEngrave" w:sz="36" w:space="1" w:color="auto"/>
          <w:bottom w:val="threeDEmboss" w:sz="36" w:space="1" w:color="auto"/>
          <w:right w:val="threeDEmboss" w:sz="36" w:space="1" w:color="auto"/>
        </w:pBdr>
        <w:rPr>
          <w:b/>
          <w:u w:val="single"/>
        </w:rPr>
      </w:pPr>
    </w:p>
    <w:p w14:paraId="5BDAEA4D" w14:textId="77777777" w:rsidR="00771969" w:rsidRDefault="00771969" w:rsidP="00D76B26">
      <w:pPr>
        <w:ind w:left="720"/>
        <w:rPr>
          <w:b/>
          <w:u w:val="single"/>
        </w:rPr>
      </w:pPr>
    </w:p>
    <w:sectPr w:rsidR="00771969" w:rsidSect="00834ED4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6A0E3" w14:textId="77777777" w:rsidR="00834ED4" w:rsidRDefault="00834ED4" w:rsidP="007C60BE">
      <w:r>
        <w:separator/>
      </w:r>
    </w:p>
  </w:endnote>
  <w:endnote w:type="continuationSeparator" w:id="0">
    <w:p w14:paraId="37B8B546" w14:textId="77777777" w:rsidR="00834ED4" w:rsidRDefault="00834ED4" w:rsidP="007C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83E9A" w14:textId="77777777" w:rsidR="00834ED4" w:rsidRDefault="00834ED4" w:rsidP="007C60BE">
      <w:r>
        <w:separator/>
      </w:r>
    </w:p>
  </w:footnote>
  <w:footnote w:type="continuationSeparator" w:id="0">
    <w:p w14:paraId="13D7785B" w14:textId="77777777" w:rsidR="00834ED4" w:rsidRDefault="00834ED4" w:rsidP="007C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0B"/>
    <w:multiLevelType w:val="hybridMultilevel"/>
    <w:tmpl w:val="3CA04982"/>
    <w:lvl w:ilvl="0" w:tplc="D2CC6E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A4EA0"/>
    <w:multiLevelType w:val="hybridMultilevel"/>
    <w:tmpl w:val="7D9074F4"/>
    <w:lvl w:ilvl="0" w:tplc="9D16F7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36D19"/>
    <w:multiLevelType w:val="hybridMultilevel"/>
    <w:tmpl w:val="0718A5AE"/>
    <w:lvl w:ilvl="0" w:tplc="D22223B4">
      <w:start w:val="1507"/>
      <w:numFmt w:val="decimal"/>
      <w:lvlText w:val="%1"/>
      <w:lvlJc w:val="left"/>
      <w:pPr>
        <w:ind w:left="78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362"/>
    <w:multiLevelType w:val="hybridMultilevel"/>
    <w:tmpl w:val="BA1435E6"/>
    <w:lvl w:ilvl="0" w:tplc="9490D0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6D1CBE"/>
    <w:multiLevelType w:val="hybridMultilevel"/>
    <w:tmpl w:val="4FAAA98C"/>
    <w:lvl w:ilvl="0" w:tplc="040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3B48"/>
    <w:multiLevelType w:val="hybridMultilevel"/>
    <w:tmpl w:val="3260D31A"/>
    <w:lvl w:ilvl="0" w:tplc="658E9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3255D"/>
    <w:multiLevelType w:val="hybridMultilevel"/>
    <w:tmpl w:val="AA062CC8"/>
    <w:lvl w:ilvl="0" w:tplc="CB66BDC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5377A2F"/>
    <w:multiLevelType w:val="hybridMultilevel"/>
    <w:tmpl w:val="C77C729A"/>
    <w:lvl w:ilvl="0" w:tplc="C09242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42424"/>
    <w:multiLevelType w:val="hybridMultilevel"/>
    <w:tmpl w:val="6BFC25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A1AC2"/>
    <w:multiLevelType w:val="hybridMultilevel"/>
    <w:tmpl w:val="8D56AB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950C7"/>
    <w:multiLevelType w:val="hybridMultilevel"/>
    <w:tmpl w:val="D9089DA0"/>
    <w:lvl w:ilvl="0" w:tplc="AD169732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2510AC0"/>
    <w:multiLevelType w:val="hybridMultilevel"/>
    <w:tmpl w:val="75A4B510"/>
    <w:lvl w:ilvl="0" w:tplc="E73A4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9007B"/>
    <w:multiLevelType w:val="hybridMultilevel"/>
    <w:tmpl w:val="FA9A8F92"/>
    <w:lvl w:ilvl="0" w:tplc="F60493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E16785"/>
    <w:multiLevelType w:val="hybridMultilevel"/>
    <w:tmpl w:val="5478D762"/>
    <w:lvl w:ilvl="0" w:tplc="9AAC5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A7A97"/>
    <w:multiLevelType w:val="hybridMultilevel"/>
    <w:tmpl w:val="31B68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A7E28"/>
    <w:multiLevelType w:val="hybridMultilevel"/>
    <w:tmpl w:val="3AF08F3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90BCC"/>
    <w:multiLevelType w:val="hybridMultilevel"/>
    <w:tmpl w:val="13E22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66B01"/>
    <w:multiLevelType w:val="hybridMultilevel"/>
    <w:tmpl w:val="94A86D3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50E04"/>
    <w:multiLevelType w:val="hybridMultilevel"/>
    <w:tmpl w:val="8D72DA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709E2"/>
    <w:multiLevelType w:val="hybridMultilevel"/>
    <w:tmpl w:val="7076B922"/>
    <w:lvl w:ilvl="0" w:tplc="677EE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267B5"/>
    <w:multiLevelType w:val="hybridMultilevel"/>
    <w:tmpl w:val="C414DBFC"/>
    <w:lvl w:ilvl="0" w:tplc="7B004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57A4B"/>
    <w:multiLevelType w:val="hybridMultilevel"/>
    <w:tmpl w:val="862E05AA"/>
    <w:lvl w:ilvl="0" w:tplc="885A51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B93D68"/>
    <w:multiLevelType w:val="hybridMultilevel"/>
    <w:tmpl w:val="2A648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E5C6B"/>
    <w:multiLevelType w:val="hybridMultilevel"/>
    <w:tmpl w:val="904EA0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81C66"/>
    <w:multiLevelType w:val="hybridMultilevel"/>
    <w:tmpl w:val="F5FAFFAA"/>
    <w:lvl w:ilvl="0" w:tplc="AD52D034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A43F35"/>
    <w:multiLevelType w:val="hybridMultilevel"/>
    <w:tmpl w:val="36F60D24"/>
    <w:lvl w:ilvl="0" w:tplc="7390C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B5672"/>
    <w:multiLevelType w:val="hybridMultilevel"/>
    <w:tmpl w:val="7CFA1472"/>
    <w:lvl w:ilvl="0" w:tplc="D7BC07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36325"/>
    <w:multiLevelType w:val="hybridMultilevel"/>
    <w:tmpl w:val="C5D04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65FBD"/>
    <w:multiLevelType w:val="hybridMultilevel"/>
    <w:tmpl w:val="8F9A77CE"/>
    <w:lvl w:ilvl="0" w:tplc="C50848BA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4C243C"/>
    <w:multiLevelType w:val="hybridMultilevel"/>
    <w:tmpl w:val="2346791C"/>
    <w:lvl w:ilvl="0" w:tplc="54886E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706B0E"/>
    <w:multiLevelType w:val="hybridMultilevel"/>
    <w:tmpl w:val="7E867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16D26"/>
    <w:multiLevelType w:val="hybridMultilevel"/>
    <w:tmpl w:val="EDFEE8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24ABE"/>
    <w:multiLevelType w:val="hybridMultilevel"/>
    <w:tmpl w:val="CFCC70E0"/>
    <w:lvl w:ilvl="0" w:tplc="1CFE8B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E61C6"/>
    <w:multiLevelType w:val="hybridMultilevel"/>
    <w:tmpl w:val="6408DD98"/>
    <w:lvl w:ilvl="0" w:tplc="F2E6FADC"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5893092">
    <w:abstractNumId w:val="15"/>
  </w:num>
  <w:num w:numId="2" w16cid:durableId="702024807">
    <w:abstractNumId w:val="4"/>
  </w:num>
  <w:num w:numId="3" w16cid:durableId="122314058">
    <w:abstractNumId w:val="14"/>
  </w:num>
  <w:num w:numId="4" w16cid:durableId="616716643">
    <w:abstractNumId w:val="30"/>
  </w:num>
  <w:num w:numId="5" w16cid:durableId="102305875">
    <w:abstractNumId w:val="16"/>
  </w:num>
  <w:num w:numId="6" w16cid:durableId="1066535828">
    <w:abstractNumId w:val="22"/>
  </w:num>
  <w:num w:numId="7" w16cid:durableId="608128967">
    <w:abstractNumId w:val="17"/>
  </w:num>
  <w:num w:numId="8" w16cid:durableId="1794134891">
    <w:abstractNumId w:val="9"/>
  </w:num>
  <w:num w:numId="9" w16cid:durableId="668337721">
    <w:abstractNumId w:val="18"/>
  </w:num>
  <w:num w:numId="10" w16cid:durableId="1852646543">
    <w:abstractNumId w:val="23"/>
  </w:num>
  <w:num w:numId="11" w16cid:durableId="346560061">
    <w:abstractNumId w:val="10"/>
  </w:num>
  <w:num w:numId="12" w16cid:durableId="749154903">
    <w:abstractNumId w:val="8"/>
  </w:num>
  <w:num w:numId="13" w16cid:durableId="45837640">
    <w:abstractNumId w:val="20"/>
  </w:num>
  <w:num w:numId="14" w16cid:durableId="2053071425">
    <w:abstractNumId w:val="6"/>
  </w:num>
  <w:num w:numId="15" w16cid:durableId="348145298">
    <w:abstractNumId w:val="1"/>
  </w:num>
  <w:num w:numId="16" w16cid:durableId="768161418">
    <w:abstractNumId w:val="29"/>
  </w:num>
  <w:num w:numId="17" w16cid:durableId="622619566">
    <w:abstractNumId w:val="12"/>
  </w:num>
  <w:num w:numId="18" w16cid:durableId="987787709">
    <w:abstractNumId w:val="33"/>
  </w:num>
  <w:num w:numId="19" w16cid:durableId="813718593">
    <w:abstractNumId w:val="3"/>
  </w:num>
  <w:num w:numId="20" w16cid:durableId="998532692">
    <w:abstractNumId w:val="21"/>
  </w:num>
  <w:num w:numId="21" w16cid:durableId="1624968984">
    <w:abstractNumId w:val="0"/>
  </w:num>
  <w:num w:numId="22" w16cid:durableId="875390752">
    <w:abstractNumId w:val="32"/>
  </w:num>
  <w:num w:numId="23" w16cid:durableId="1659269172">
    <w:abstractNumId w:val="19"/>
  </w:num>
  <w:num w:numId="24" w16cid:durableId="751049680">
    <w:abstractNumId w:val="2"/>
  </w:num>
  <w:num w:numId="25" w16cid:durableId="217515800">
    <w:abstractNumId w:val="7"/>
  </w:num>
  <w:num w:numId="26" w16cid:durableId="1283075124">
    <w:abstractNumId w:val="13"/>
  </w:num>
  <w:num w:numId="27" w16cid:durableId="1353218717">
    <w:abstractNumId w:val="28"/>
  </w:num>
  <w:num w:numId="28" w16cid:durableId="192040393">
    <w:abstractNumId w:val="24"/>
  </w:num>
  <w:num w:numId="29" w16cid:durableId="1136485732">
    <w:abstractNumId w:val="25"/>
  </w:num>
  <w:num w:numId="30" w16cid:durableId="1016031903">
    <w:abstractNumId w:val="11"/>
  </w:num>
  <w:num w:numId="31" w16cid:durableId="878319743">
    <w:abstractNumId w:val="27"/>
  </w:num>
  <w:num w:numId="32" w16cid:durableId="633366200">
    <w:abstractNumId w:val="31"/>
  </w:num>
  <w:num w:numId="33" w16cid:durableId="278997016">
    <w:abstractNumId w:val="5"/>
  </w:num>
  <w:num w:numId="34" w16cid:durableId="8210007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8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90"/>
    <w:rsid w:val="000011DA"/>
    <w:rsid w:val="00002944"/>
    <w:rsid w:val="00004A09"/>
    <w:rsid w:val="00010503"/>
    <w:rsid w:val="000111DA"/>
    <w:rsid w:val="00012D34"/>
    <w:rsid w:val="00015590"/>
    <w:rsid w:val="000161B6"/>
    <w:rsid w:val="0001651C"/>
    <w:rsid w:val="00016B34"/>
    <w:rsid w:val="00016D96"/>
    <w:rsid w:val="000206F7"/>
    <w:rsid w:val="00020FFB"/>
    <w:rsid w:val="00021847"/>
    <w:rsid w:val="00025599"/>
    <w:rsid w:val="00027988"/>
    <w:rsid w:val="00027E25"/>
    <w:rsid w:val="00027F55"/>
    <w:rsid w:val="00032040"/>
    <w:rsid w:val="00032384"/>
    <w:rsid w:val="000333F4"/>
    <w:rsid w:val="00033B39"/>
    <w:rsid w:val="000354B0"/>
    <w:rsid w:val="0003603F"/>
    <w:rsid w:val="000360B5"/>
    <w:rsid w:val="00036E66"/>
    <w:rsid w:val="000379D7"/>
    <w:rsid w:val="0004007D"/>
    <w:rsid w:val="00043A17"/>
    <w:rsid w:val="00044132"/>
    <w:rsid w:val="00047007"/>
    <w:rsid w:val="0005176D"/>
    <w:rsid w:val="00053F97"/>
    <w:rsid w:val="00055BD0"/>
    <w:rsid w:val="0006020D"/>
    <w:rsid w:val="00060924"/>
    <w:rsid w:val="00061110"/>
    <w:rsid w:val="00064A19"/>
    <w:rsid w:val="000672E3"/>
    <w:rsid w:val="00071137"/>
    <w:rsid w:val="00076CD6"/>
    <w:rsid w:val="00076E8A"/>
    <w:rsid w:val="0008019A"/>
    <w:rsid w:val="000801AC"/>
    <w:rsid w:val="00080438"/>
    <w:rsid w:val="00084C5E"/>
    <w:rsid w:val="00086C38"/>
    <w:rsid w:val="00090DE3"/>
    <w:rsid w:val="00093D98"/>
    <w:rsid w:val="00094D87"/>
    <w:rsid w:val="00094DF1"/>
    <w:rsid w:val="00095ACB"/>
    <w:rsid w:val="0009604A"/>
    <w:rsid w:val="000963D1"/>
    <w:rsid w:val="00096AB8"/>
    <w:rsid w:val="000A1CBD"/>
    <w:rsid w:val="000A2306"/>
    <w:rsid w:val="000A2B4F"/>
    <w:rsid w:val="000A3DF9"/>
    <w:rsid w:val="000A4873"/>
    <w:rsid w:val="000A7C4B"/>
    <w:rsid w:val="000B14B4"/>
    <w:rsid w:val="000B2C33"/>
    <w:rsid w:val="000B55EF"/>
    <w:rsid w:val="000B6347"/>
    <w:rsid w:val="000B6854"/>
    <w:rsid w:val="000C1CA5"/>
    <w:rsid w:val="000C1F4B"/>
    <w:rsid w:val="000C44C6"/>
    <w:rsid w:val="000C4AB1"/>
    <w:rsid w:val="000C749D"/>
    <w:rsid w:val="000C7859"/>
    <w:rsid w:val="000C7E16"/>
    <w:rsid w:val="000D139D"/>
    <w:rsid w:val="000D40C1"/>
    <w:rsid w:val="000D587D"/>
    <w:rsid w:val="000E2BF4"/>
    <w:rsid w:val="000E2EF0"/>
    <w:rsid w:val="000E32F3"/>
    <w:rsid w:val="000E35A9"/>
    <w:rsid w:val="000E61FE"/>
    <w:rsid w:val="000E7195"/>
    <w:rsid w:val="000F228A"/>
    <w:rsid w:val="000F2E8B"/>
    <w:rsid w:val="000F64AA"/>
    <w:rsid w:val="000F74AD"/>
    <w:rsid w:val="00100A00"/>
    <w:rsid w:val="00101232"/>
    <w:rsid w:val="00101F6C"/>
    <w:rsid w:val="00101FA7"/>
    <w:rsid w:val="00102CCA"/>
    <w:rsid w:val="00104564"/>
    <w:rsid w:val="001049DF"/>
    <w:rsid w:val="00104AE9"/>
    <w:rsid w:val="0010539C"/>
    <w:rsid w:val="00106C69"/>
    <w:rsid w:val="00110A4C"/>
    <w:rsid w:val="001116C9"/>
    <w:rsid w:val="00113850"/>
    <w:rsid w:val="001144E9"/>
    <w:rsid w:val="00114DB2"/>
    <w:rsid w:val="00115404"/>
    <w:rsid w:val="00115B42"/>
    <w:rsid w:val="001164DC"/>
    <w:rsid w:val="00116902"/>
    <w:rsid w:val="00116C45"/>
    <w:rsid w:val="0011733E"/>
    <w:rsid w:val="001203CE"/>
    <w:rsid w:val="0012242A"/>
    <w:rsid w:val="00122519"/>
    <w:rsid w:val="00126418"/>
    <w:rsid w:val="001317B3"/>
    <w:rsid w:val="00133A43"/>
    <w:rsid w:val="00137301"/>
    <w:rsid w:val="00141104"/>
    <w:rsid w:val="00141AE1"/>
    <w:rsid w:val="00145734"/>
    <w:rsid w:val="00147406"/>
    <w:rsid w:val="0015162A"/>
    <w:rsid w:val="00153BA1"/>
    <w:rsid w:val="00154684"/>
    <w:rsid w:val="00155926"/>
    <w:rsid w:val="001564E4"/>
    <w:rsid w:val="001567F4"/>
    <w:rsid w:val="00157905"/>
    <w:rsid w:val="00157BE9"/>
    <w:rsid w:val="00162C3A"/>
    <w:rsid w:val="0016321A"/>
    <w:rsid w:val="00163EDC"/>
    <w:rsid w:val="00165A2A"/>
    <w:rsid w:val="00167CEE"/>
    <w:rsid w:val="001700B6"/>
    <w:rsid w:val="001727FB"/>
    <w:rsid w:val="00174365"/>
    <w:rsid w:val="001802EC"/>
    <w:rsid w:val="0018299E"/>
    <w:rsid w:val="00183168"/>
    <w:rsid w:val="00184CE3"/>
    <w:rsid w:val="001870A8"/>
    <w:rsid w:val="00187F3F"/>
    <w:rsid w:val="00191EFB"/>
    <w:rsid w:val="00192A30"/>
    <w:rsid w:val="00194ADA"/>
    <w:rsid w:val="001A0A7C"/>
    <w:rsid w:val="001A33E6"/>
    <w:rsid w:val="001A3D6E"/>
    <w:rsid w:val="001A787B"/>
    <w:rsid w:val="001B0090"/>
    <w:rsid w:val="001B0FB1"/>
    <w:rsid w:val="001B1FA7"/>
    <w:rsid w:val="001B34A1"/>
    <w:rsid w:val="001B3F75"/>
    <w:rsid w:val="001C043B"/>
    <w:rsid w:val="001C25ED"/>
    <w:rsid w:val="001C3F2A"/>
    <w:rsid w:val="001C4491"/>
    <w:rsid w:val="001C5DA3"/>
    <w:rsid w:val="001D083E"/>
    <w:rsid w:val="001D5567"/>
    <w:rsid w:val="001D772D"/>
    <w:rsid w:val="001D7912"/>
    <w:rsid w:val="001E0E2F"/>
    <w:rsid w:val="001E13B2"/>
    <w:rsid w:val="001E143E"/>
    <w:rsid w:val="001E3D62"/>
    <w:rsid w:val="001E7B3A"/>
    <w:rsid w:val="001F1215"/>
    <w:rsid w:val="001F1503"/>
    <w:rsid w:val="001F3708"/>
    <w:rsid w:val="001F46C7"/>
    <w:rsid w:val="001F7390"/>
    <w:rsid w:val="0020421B"/>
    <w:rsid w:val="00210869"/>
    <w:rsid w:val="0021435C"/>
    <w:rsid w:val="0021534D"/>
    <w:rsid w:val="0021615D"/>
    <w:rsid w:val="0021651C"/>
    <w:rsid w:val="00216618"/>
    <w:rsid w:val="0021668A"/>
    <w:rsid w:val="00217467"/>
    <w:rsid w:val="002305C2"/>
    <w:rsid w:val="00230675"/>
    <w:rsid w:val="00230D35"/>
    <w:rsid w:val="0023298D"/>
    <w:rsid w:val="00236868"/>
    <w:rsid w:val="0024014B"/>
    <w:rsid w:val="00242A3C"/>
    <w:rsid w:val="00251912"/>
    <w:rsid w:val="002539BD"/>
    <w:rsid w:val="00254202"/>
    <w:rsid w:val="0026060B"/>
    <w:rsid w:val="00264A01"/>
    <w:rsid w:val="002705CF"/>
    <w:rsid w:val="00270F6C"/>
    <w:rsid w:val="00272200"/>
    <w:rsid w:val="00273FBF"/>
    <w:rsid w:val="00276868"/>
    <w:rsid w:val="00277CFF"/>
    <w:rsid w:val="002806DC"/>
    <w:rsid w:val="00282025"/>
    <w:rsid w:val="00285BF0"/>
    <w:rsid w:val="002875C0"/>
    <w:rsid w:val="00287766"/>
    <w:rsid w:val="00287D49"/>
    <w:rsid w:val="00290FF8"/>
    <w:rsid w:val="00291959"/>
    <w:rsid w:val="0029212D"/>
    <w:rsid w:val="00293438"/>
    <w:rsid w:val="00297447"/>
    <w:rsid w:val="002A1B4C"/>
    <w:rsid w:val="002A1D92"/>
    <w:rsid w:val="002A3199"/>
    <w:rsid w:val="002A49F4"/>
    <w:rsid w:val="002A4B10"/>
    <w:rsid w:val="002A65AB"/>
    <w:rsid w:val="002C0A4F"/>
    <w:rsid w:val="002C2FE4"/>
    <w:rsid w:val="002C360C"/>
    <w:rsid w:val="002C5B77"/>
    <w:rsid w:val="002C64D5"/>
    <w:rsid w:val="002C6B2F"/>
    <w:rsid w:val="002D5ABF"/>
    <w:rsid w:val="002D5D1A"/>
    <w:rsid w:val="002D6A4F"/>
    <w:rsid w:val="002E09DD"/>
    <w:rsid w:val="002E2338"/>
    <w:rsid w:val="002E56DC"/>
    <w:rsid w:val="002F0E14"/>
    <w:rsid w:val="002F2621"/>
    <w:rsid w:val="002F323A"/>
    <w:rsid w:val="002F3982"/>
    <w:rsid w:val="003044E1"/>
    <w:rsid w:val="00307188"/>
    <w:rsid w:val="00307BC0"/>
    <w:rsid w:val="00310949"/>
    <w:rsid w:val="003114F6"/>
    <w:rsid w:val="00311D77"/>
    <w:rsid w:val="00315B49"/>
    <w:rsid w:val="00316A4B"/>
    <w:rsid w:val="0031779B"/>
    <w:rsid w:val="00320CEE"/>
    <w:rsid w:val="00320DD7"/>
    <w:rsid w:val="00321C20"/>
    <w:rsid w:val="00323E19"/>
    <w:rsid w:val="00326FF6"/>
    <w:rsid w:val="00332374"/>
    <w:rsid w:val="00332C1B"/>
    <w:rsid w:val="00333F20"/>
    <w:rsid w:val="00336840"/>
    <w:rsid w:val="00341E59"/>
    <w:rsid w:val="0034223A"/>
    <w:rsid w:val="00342F4D"/>
    <w:rsid w:val="00343F7F"/>
    <w:rsid w:val="00346388"/>
    <w:rsid w:val="003472EB"/>
    <w:rsid w:val="00347814"/>
    <w:rsid w:val="003512B1"/>
    <w:rsid w:val="0035186E"/>
    <w:rsid w:val="0035333A"/>
    <w:rsid w:val="00353F86"/>
    <w:rsid w:val="00354A87"/>
    <w:rsid w:val="00354DF6"/>
    <w:rsid w:val="00355EA7"/>
    <w:rsid w:val="00356A38"/>
    <w:rsid w:val="00361879"/>
    <w:rsid w:val="00361D3C"/>
    <w:rsid w:val="00362632"/>
    <w:rsid w:val="00362FA1"/>
    <w:rsid w:val="00363B9E"/>
    <w:rsid w:val="00364C8C"/>
    <w:rsid w:val="0036563A"/>
    <w:rsid w:val="00366E05"/>
    <w:rsid w:val="003670BF"/>
    <w:rsid w:val="00367EBD"/>
    <w:rsid w:val="00370D3E"/>
    <w:rsid w:val="003710E6"/>
    <w:rsid w:val="0037137B"/>
    <w:rsid w:val="00371533"/>
    <w:rsid w:val="00371C63"/>
    <w:rsid w:val="00376474"/>
    <w:rsid w:val="00377B01"/>
    <w:rsid w:val="00380C9F"/>
    <w:rsid w:val="00380FD7"/>
    <w:rsid w:val="003820E4"/>
    <w:rsid w:val="00382BC6"/>
    <w:rsid w:val="00382D09"/>
    <w:rsid w:val="0038327C"/>
    <w:rsid w:val="00386A3F"/>
    <w:rsid w:val="00386FCD"/>
    <w:rsid w:val="00390F8F"/>
    <w:rsid w:val="00391ED2"/>
    <w:rsid w:val="00393D2D"/>
    <w:rsid w:val="00394C50"/>
    <w:rsid w:val="00395082"/>
    <w:rsid w:val="00396276"/>
    <w:rsid w:val="003968AD"/>
    <w:rsid w:val="003A25BA"/>
    <w:rsid w:val="003A3593"/>
    <w:rsid w:val="003A41E0"/>
    <w:rsid w:val="003A5FAA"/>
    <w:rsid w:val="003A6342"/>
    <w:rsid w:val="003A6B11"/>
    <w:rsid w:val="003A75C3"/>
    <w:rsid w:val="003B1105"/>
    <w:rsid w:val="003B1411"/>
    <w:rsid w:val="003B55F2"/>
    <w:rsid w:val="003B6589"/>
    <w:rsid w:val="003B7A74"/>
    <w:rsid w:val="003C3134"/>
    <w:rsid w:val="003C517D"/>
    <w:rsid w:val="003D0E99"/>
    <w:rsid w:val="003D16FF"/>
    <w:rsid w:val="003D337A"/>
    <w:rsid w:val="003D40DE"/>
    <w:rsid w:val="003D5021"/>
    <w:rsid w:val="003D5CAA"/>
    <w:rsid w:val="003D6285"/>
    <w:rsid w:val="003D7695"/>
    <w:rsid w:val="003E00E8"/>
    <w:rsid w:val="003E7538"/>
    <w:rsid w:val="003F4261"/>
    <w:rsid w:val="003F5437"/>
    <w:rsid w:val="003F59E2"/>
    <w:rsid w:val="003F7467"/>
    <w:rsid w:val="004010EE"/>
    <w:rsid w:val="00401C7D"/>
    <w:rsid w:val="0040381C"/>
    <w:rsid w:val="0040510C"/>
    <w:rsid w:val="00415FE0"/>
    <w:rsid w:val="004160C0"/>
    <w:rsid w:val="00416F2F"/>
    <w:rsid w:val="00416F6E"/>
    <w:rsid w:val="00421ADA"/>
    <w:rsid w:val="0043388B"/>
    <w:rsid w:val="00440281"/>
    <w:rsid w:val="00444837"/>
    <w:rsid w:val="0045118C"/>
    <w:rsid w:val="0045296F"/>
    <w:rsid w:val="00454111"/>
    <w:rsid w:val="00456AFF"/>
    <w:rsid w:val="00456F90"/>
    <w:rsid w:val="0046056E"/>
    <w:rsid w:val="00460BCB"/>
    <w:rsid w:val="00461BD2"/>
    <w:rsid w:val="00462B7F"/>
    <w:rsid w:val="00462B8E"/>
    <w:rsid w:val="00463200"/>
    <w:rsid w:val="004650B9"/>
    <w:rsid w:val="00466ED8"/>
    <w:rsid w:val="00467AF5"/>
    <w:rsid w:val="0047145B"/>
    <w:rsid w:val="004718A0"/>
    <w:rsid w:val="0047615D"/>
    <w:rsid w:val="004768A7"/>
    <w:rsid w:val="00476990"/>
    <w:rsid w:val="00477078"/>
    <w:rsid w:val="004771CD"/>
    <w:rsid w:val="00480685"/>
    <w:rsid w:val="00481E7B"/>
    <w:rsid w:val="00481F90"/>
    <w:rsid w:val="00482448"/>
    <w:rsid w:val="00485738"/>
    <w:rsid w:val="00486E8B"/>
    <w:rsid w:val="0049001A"/>
    <w:rsid w:val="00491519"/>
    <w:rsid w:val="00492D40"/>
    <w:rsid w:val="00496AE3"/>
    <w:rsid w:val="00496B3A"/>
    <w:rsid w:val="0049762B"/>
    <w:rsid w:val="004A3001"/>
    <w:rsid w:val="004A3AF9"/>
    <w:rsid w:val="004A5974"/>
    <w:rsid w:val="004A68FB"/>
    <w:rsid w:val="004A731D"/>
    <w:rsid w:val="004A7883"/>
    <w:rsid w:val="004B076E"/>
    <w:rsid w:val="004B1D65"/>
    <w:rsid w:val="004B5EAC"/>
    <w:rsid w:val="004B722C"/>
    <w:rsid w:val="004B72E8"/>
    <w:rsid w:val="004C01ED"/>
    <w:rsid w:val="004C2089"/>
    <w:rsid w:val="004C2929"/>
    <w:rsid w:val="004C2A6C"/>
    <w:rsid w:val="004C53C4"/>
    <w:rsid w:val="004D04C0"/>
    <w:rsid w:val="004D0CE3"/>
    <w:rsid w:val="004D0EFB"/>
    <w:rsid w:val="004E04EE"/>
    <w:rsid w:val="004E4B09"/>
    <w:rsid w:val="004E4D8A"/>
    <w:rsid w:val="004E51D7"/>
    <w:rsid w:val="004E71E3"/>
    <w:rsid w:val="004F1764"/>
    <w:rsid w:val="004F39CB"/>
    <w:rsid w:val="004F45C6"/>
    <w:rsid w:val="004F5B98"/>
    <w:rsid w:val="004F620E"/>
    <w:rsid w:val="0050204F"/>
    <w:rsid w:val="00503B5E"/>
    <w:rsid w:val="00504685"/>
    <w:rsid w:val="005071E8"/>
    <w:rsid w:val="00515833"/>
    <w:rsid w:val="005166C4"/>
    <w:rsid w:val="0051704E"/>
    <w:rsid w:val="005215B0"/>
    <w:rsid w:val="00522033"/>
    <w:rsid w:val="005231FB"/>
    <w:rsid w:val="00523990"/>
    <w:rsid w:val="005249F6"/>
    <w:rsid w:val="0052723A"/>
    <w:rsid w:val="00530CB8"/>
    <w:rsid w:val="005317EB"/>
    <w:rsid w:val="0053306B"/>
    <w:rsid w:val="005358B9"/>
    <w:rsid w:val="00542CC8"/>
    <w:rsid w:val="00544954"/>
    <w:rsid w:val="0054507E"/>
    <w:rsid w:val="005459F8"/>
    <w:rsid w:val="00546E1E"/>
    <w:rsid w:val="00547D55"/>
    <w:rsid w:val="00547DE9"/>
    <w:rsid w:val="0055319C"/>
    <w:rsid w:val="005532B7"/>
    <w:rsid w:val="005556E8"/>
    <w:rsid w:val="005576E0"/>
    <w:rsid w:val="00561B47"/>
    <w:rsid w:val="00562478"/>
    <w:rsid w:val="00562565"/>
    <w:rsid w:val="005650A6"/>
    <w:rsid w:val="00566D99"/>
    <w:rsid w:val="00570EDF"/>
    <w:rsid w:val="00571C65"/>
    <w:rsid w:val="00572805"/>
    <w:rsid w:val="005733F9"/>
    <w:rsid w:val="0057535D"/>
    <w:rsid w:val="005768EE"/>
    <w:rsid w:val="0058027F"/>
    <w:rsid w:val="00580709"/>
    <w:rsid w:val="005824E7"/>
    <w:rsid w:val="0058699E"/>
    <w:rsid w:val="00590425"/>
    <w:rsid w:val="005905A4"/>
    <w:rsid w:val="00591412"/>
    <w:rsid w:val="0059251F"/>
    <w:rsid w:val="00594770"/>
    <w:rsid w:val="005A3A3C"/>
    <w:rsid w:val="005A520C"/>
    <w:rsid w:val="005A5E82"/>
    <w:rsid w:val="005A62F9"/>
    <w:rsid w:val="005A64BA"/>
    <w:rsid w:val="005A74C3"/>
    <w:rsid w:val="005B052C"/>
    <w:rsid w:val="005B1498"/>
    <w:rsid w:val="005B15D7"/>
    <w:rsid w:val="005C035C"/>
    <w:rsid w:val="005C173A"/>
    <w:rsid w:val="005C27B5"/>
    <w:rsid w:val="005C4258"/>
    <w:rsid w:val="005C4314"/>
    <w:rsid w:val="005C7241"/>
    <w:rsid w:val="005C7ADD"/>
    <w:rsid w:val="005D044E"/>
    <w:rsid w:val="005D1F63"/>
    <w:rsid w:val="005D3580"/>
    <w:rsid w:val="005D4728"/>
    <w:rsid w:val="005E0A0E"/>
    <w:rsid w:val="005E21FD"/>
    <w:rsid w:val="005E3020"/>
    <w:rsid w:val="005E5DA1"/>
    <w:rsid w:val="005F0A96"/>
    <w:rsid w:val="005F1DDE"/>
    <w:rsid w:val="005F4AC2"/>
    <w:rsid w:val="005F6DE1"/>
    <w:rsid w:val="00600C51"/>
    <w:rsid w:val="00606506"/>
    <w:rsid w:val="0061325A"/>
    <w:rsid w:val="00615F89"/>
    <w:rsid w:val="006178C3"/>
    <w:rsid w:val="00626417"/>
    <w:rsid w:val="006307F9"/>
    <w:rsid w:val="00631D17"/>
    <w:rsid w:val="00635935"/>
    <w:rsid w:val="00650A78"/>
    <w:rsid w:val="00650DD0"/>
    <w:rsid w:val="00651EFC"/>
    <w:rsid w:val="0065513D"/>
    <w:rsid w:val="00655682"/>
    <w:rsid w:val="00657C60"/>
    <w:rsid w:val="0066106C"/>
    <w:rsid w:val="0066155E"/>
    <w:rsid w:val="006709AC"/>
    <w:rsid w:val="00670AD9"/>
    <w:rsid w:val="00670E45"/>
    <w:rsid w:val="006758E2"/>
    <w:rsid w:val="006760A9"/>
    <w:rsid w:val="00676C60"/>
    <w:rsid w:val="0067741C"/>
    <w:rsid w:val="006803C9"/>
    <w:rsid w:val="00680F47"/>
    <w:rsid w:val="00681381"/>
    <w:rsid w:val="00686AFF"/>
    <w:rsid w:val="00686D9B"/>
    <w:rsid w:val="00687863"/>
    <w:rsid w:val="00691AE5"/>
    <w:rsid w:val="0069417C"/>
    <w:rsid w:val="006955CD"/>
    <w:rsid w:val="00695740"/>
    <w:rsid w:val="0069747B"/>
    <w:rsid w:val="006974DD"/>
    <w:rsid w:val="006A14DC"/>
    <w:rsid w:val="006A1E17"/>
    <w:rsid w:val="006A3082"/>
    <w:rsid w:val="006A533C"/>
    <w:rsid w:val="006A6DAA"/>
    <w:rsid w:val="006A7D60"/>
    <w:rsid w:val="006B1553"/>
    <w:rsid w:val="006B2485"/>
    <w:rsid w:val="006B3C20"/>
    <w:rsid w:val="006B4051"/>
    <w:rsid w:val="006B4519"/>
    <w:rsid w:val="006C0977"/>
    <w:rsid w:val="006C24DA"/>
    <w:rsid w:val="006D1347"/>
    <w:rsid w:val="006D2125"/>
    <w:rsid w:val="006D2F33"/>
    <w:rsid w:val="006E28C2"/>
    <w:rsid w:val="006E34E1"/>
    <w:rsid w:val="006E3EE3"/>
    <w:rsid w:val="006E4371"/>
    <w:rsid w:val="006E4A98"/>
    <w:rsid w:val="006E4B46"/>
    <w:rsid w:val="006E6490"/>
    <w:rsid w:val="006E7893"/>
    <w:rsid w:val="006F0934"/>
    <w:rsid w:val="006F1B5A"/>
    <w:rsid w:val="006F586C"/>
    <w:rsid w:val="006F59EC"/>
    <w:rsid w:val="006F6CC7"/>
    <w:rsid w:val="006F6FB9"/>
    <w:rsid w:val="00702308"/>
    <w:rsid w:val="0070267C"/>
    <w:rsid w:val="00704B4F"/>
    <w:rsid w:val="00710A12"/>
    <w:rsid w:val="007112C7"/>
    <w:rsid w:val="0071185C"/>
    <w:rsid w:val="00712E0C"/>
    <w:rsid w:val="00712FC4"/>
    <w:rsid w:val="00715991"/>
    <w:rsid w:val="00716786"/>
    <w:rsid w:val="00721F24"/>
    <w:rsid w:val="00723430"/>
    <w:rsid w:val="00724FC1"/>
    <w:rsid w:val="00725B73"/>
    <w:rsid w:val="007270AE"/>
    <w:rsid w:val="0072768C"/>
    <w:rsid w:val="00727936"/>
    <w:rsid w:val="00727941"/>
    <w:rsid w:val="00730BA2"/>
    <w:rsid w:val="007344B1"/>
    <w:rsid w:val="00734A57"/>
    <w:rsid w:val="00735A4B"/>
    <w:rsid w:val="00735AF9"/>
    <w:rsid w:val="007375E9"/>
    <w:rsid w:val="00737C0D"/>
    <w:rsid w:val="00742B48"/>
    <w:rsid w:val="00742EA1"/>
    <w:rsid w:val="00745358"/>
    <w:rsid w:val="007476F4"/>
    <w:rsid w:val="0075050E"/>
    <w:rsid w:val="007520BA"/>
    <w:rsid w:val="00754E70"/>
    <w:rsid w:val="0075542D"/>
    <w:rsid w:val="00756A38"/>
    <w:rsid w:val="0076175D"/>
    <w:rsid w:val="007619A7"/>
    <w:rsid w:val="0076225E"/>
    <w:rsid w:val="007637A0"/>
    <w:rsid w:val="0076488C"/>
    <w:rsid w:val="00766B55"/>
    <w:rsid w:val="00770461"/>
    <w:rsid w:val="00771969"/>
    <w:rsid w:val="007742F7"/>
    <w:rsid w:val="00774B37"/>
    <w:rsid w:val="00776F9D"/>
    <w:rsid w:val="007807B7"/>
    <w:rsid w:val="00782003"/>
    <w:rsid w:val="00791432"/>
    <w:rsid w:val="00793EFE"/>
    <w:rsid w:val="0079444A"/>
    <w:rsid w:val="007949CF"/>
    <w:rsid w:val="00796BE3"/>
    <w:rsid w:val="00796F4F"/>
    <w:rsid w:val="00797CE7"/>
    <w:rsid w:val="007A2E51"/>
    <w:rsid w:val="007A476B"/>
    <w:rsid w:val="007A481C"/>
    <w:rsid w:val="007A49ED"/>
    <w:rsid w:val="007A6EC8"/>
    <w:rsid w:val="007B04B6"/>
    <w:rsid w:val="007B1297"/>
    <w:rsid w:val="007B13B3"/>
    <w:rsid w:val="007B256A"/>
    <w:rsid w:val="007B2C9B"/>
    <w:rsid w:val="007B3CBF"/>
    <w:rsid w:val="007B64FC"/>
    <w:rsid w:val="007B6B09"/>
    <w:rsid w:val="007C2371"/>
    <w:rsid w:val="007C4E8B"/>
    <w:rsid w:val="007C60BE"/>
    <w:rsid w:val="007C60CB"/>
    <w:rsid w:val="007C6FC3"/>
    <w:rsid w:val="007C7D73"/>
    <w:rsid w:val="007D08F2"/>
    <w:rsid w:val="007D098A"/>
    <w:rsid w:val="007D5A1E"/>
    <w:rsid w:val="007D6A5A"/>
    <w:rsid w:val="007D6C2B"/>
    <w:rsid w:val="007D72DF"/>
    <w:rsid w:val="007D7484"/>
    <w:rsid w:val="007D75DD"/>
    <w:rsid w:val="007D7EE0"/>
    <w:rsid w:val="007E0233"/>
    <w:rsid w:val="007E0D5C"/>
    <w:rsid w:val="007E2D46"/>
    <w:rsid w:val="007E3A43"/>
    <w:rsid w:val="007E5FEF"/>
    <w:rsid w:val="007E6348"/>
    <w:rsid w:val="007E6F42"/>
    <w:rsid w:val="007E6F6C"/>
    <w:rsid w:val="007E7B47"/>
    <w:rsid w:val="007F1A0B"/>
    <w:rsid w:val="007F6CBA"/>
    <w:rsid w:val="007F7768"/>
    <w:rsid w:val="00801EF2"/>
    <w:rsid w:val="00802222"/>
    <w:rsid w:val="00802648"/>
    <w:rsid w:val="008042E5"/>
    <w:rsid w:val="00804BF3"/>
    <w:rsid w:val="0080615A"/>
    <w:rsid w:val="00807714"/>
    <w:rsid w:val="00807E76"/>
    <w:rsid w:val="0081067F"/>
    <w:rsid w:val="008116E4"/>
    <w:rsid w:val="00813FEE"/>
    <w:rsid w:val="00814FA0"/>
    <w:rsid w:val="0082235A"/>
    <w:rsid w:val="008233DC"/>
    <w:rsid w:val="008245A3"/>
    <w:rsid w:val="008252FB"/>
    <w:rsid w:val="00825B30"/>
    <w:rsid w:val="0082796B"/>
    <w:rsid w:val="0083176B"/>
    <w:rsid w:val="00834716"/>
    <w:rsid w:val="00834BB5"/>
    <w:rsid w:val="00834ED4"/>
    <w:rsid w:val="008352CD"/>
    <w:rsid w:val="00836B7B"/>
    <w:rsid w:val="00841F1D"/>
    <w:rsid w:val="00843968"/>
    <w:rsid w:val="008446C6"/>
    <w:rsid w:val="0084479F"/>
    <w:rsid w:val="008449B4"/>
    <w:rsid w:val="00847786"/>
    <w:rsid w:val="00856983"/>
    <w:rsid w:val="00860455"/>
    <w:rsid w:val="00861CAC"/>
    <w:rsid w:val="00863612"/>
    <w:rsid w:val="008640A1"/>
    <w:rsid w:val="00865955"/>
    <w:rsid w:val="00865A75"/>
    <w:rsid w:val="00865F39"/>
    <w:rsid w:val="00870AC7"/>
    <w:rsid w:val="00870EF2"/>
    <w:rsid w:val="00870F3D"/>
    <w:rsid w:val="00883C03"/>
    <w:rsid w:val="0088518C"/>
    <w:rsid w:val="008859B4"/>
    <w:rsid w:val="00885BD6"/>
    <w:rsid w:val="008865F6"/>
    <w:rsid w:val="0089201B"/>
    <w:rsid w:val="008A0CF6"/>
    <w:rsid w:val="008A3738"/>
    <w:rsid w:val="008A49D9"/>
    <w:rsid w:val="008A5159"/>
    <w:rsid w:val="008A6809"/>
    <w:rsid w:val="008B13CE"/>
    <w:rsid w:val="008B2B0A"/>
    <w:rsid w:val="008B3227"/>
    <w:rsid w:val="008B527F"/>
    <w:rsid w:val="008C02EC"/>
    <w:rsid w:val="008D44B7"/>
    <w:rsid w:val="008D6D87"/>
    <w:rsid w:val="008D7BBB"/>
    <w:rsid w:val="008E087E"/>
    <w:rsid w:val="008E0A51"/>
    <w:rsid w:val="008E0C34"/>
    <w:rsid w:val="008E492F"/>
    <w:rsid w:val="008E4B16"/>
    <w:rsid w:val="008E4B8C"/>
    <w:rsid w:val="008F1291"/>
    <w:rsid w:val="008F1AD5"/>
    <w:rsid w:val="008F296A"/>
    <w:rsid w:val="00901013"/>
    <w:rsid w:val="009047FA"/>
    <w:rsid w:val="0090584C"/>
    <w:rsid w:val="00906CBA"/>
    <w:rsid w:val="009070A6"/>
    <w:rsid w:val="009070D7"/>
    <w:rsid w:val="00912A68"/>
    <w:rsid w:val="00913055"/>
    <w:rsid w:val="00913E18"/>
    <w:rsid w:val="00914F27"/>
    <w:rsid w:val="009240DB"/>
    <w:rsid w:val="00924D45"/>
    <w:rsid w:val="0092528C"/>
    <w:rsid w:val="00927880"/>
    <w:rsid w:val="009279B6"/>
    <w:rsid w:val="00927B25"/>
    <w:rsid w:val="00927FED"/>
    <w:rsid w:val="009304D3"/>
    <w:rsid w:val="00932350"/>
    <w:rsid w:val="00933F8B"/>
    <w:rsid w:val="009345AB"/>
    <w:rsid w:val="00934B80"/>
    <w:rsid w:val="00935828"/>
    <w:rsid w:val="00940A36"/>
    <w:rsid w:val="00945C5D"/>
    <w:rsid w:val="009460A9"/>
    <w:rsid w:val="0094617D"/>
    <w:rsid w:val="009475C2"/>
    <w:rsid w:val="009504FC"/>
    <w:rsid w:val="00961628"/>
    <w:rsid w:val="0096253A"/>
    <w:rsid w:val="00963F98"/>
    <w:rsid w:val="009650EA"/>
    <w:rsid w:val="00965D03"/>
    <w:rsid w:val="009705B6"/>
    <w:rsid w:val="00971262"/>
    <w:rsid w:val="00975A66"/>
    <w:rsid w:val="00977EB4"/>
    <w:rsid w:val="00981367"/>
    <w:rsid w:val="009838CB"/>
    <w:rsid w:val="00984633"/>
    <w:rsid w:val="0098466B"/>
    <w:rsid w:val="00987EB6"/>
    <w:rsid w:val="009923DB"/>
    <w:rsid w:val="009923F4"/>
    <w:rsid w:val="00992F0B"/>
    <w:rsid w:val="00993824"/>
    <w:rsid w:val="00995D23"/>
    <w:rsid w:val="0099754B"/>
    <w:rsid w:val="009A1993"/>
    <w:rsid w:val="009A5C12"/>
    <w:rsid w:val="009B2298"/>
    <w:rsid w:val="009B4A99"/>
    <w:rsid w:val="009B5BC1"/>
    <w:rsid w:val="009B5D21"/>
    <w:rsid w:val="009B7A7E"/>
    <w:rsid w:val="009C19B6"/>
    <w:rsid w:val="009C1D42"/>
    <w:rsid w:val="009C272F"/>
    <w:rsid w:val="009C2AFF"/>
    <w:rsid w:val="009C455A"/>
    <w:rsid w:val="009C6E65"/>
    <w:rsid w:val="009D05E5"/>
    <w:rsid w:val="009D2B4C"/>
    <w:rsid w:val="009D4DB4"/>
    <w:rsid w:val="009D4F30"/>
    <w:rsid w:val="009D5C8F"/>
    <w:rsid w:val="009D6B99"/>
    <w:rsid w:val="009D7794"/>
    <w:rsid w:val="009E3850"/>
    <w:rsid w:val="009F029D"/>
    <w:rsid w:val="009F0741"/>
    <w:rsid w:val="009F268C"/>
    <w:rsid w:val="009F5A28"/>
    <w:rsid w:val="009F6D3F"/>
    <w:rsid w:val="009F715E"/>
    <w:rsid w:val="009F7FDF"/>
    <w:rsid w:val="00A00E48"/>
    <w:rsid w:val="00A028E7"/>
    <w:rsid w:val="00A12B0E"/>
    <w:rsid w:val="00A13232"/>
    <w:rsid w:val="00A1343F"/>
    <w:rsid w:val="00A156A6"/>
    <w:rsid w:val="00A1618C"/>
    <w:rsid w:val="00A20B6F"/>
    <w:rsid w:val="00A228C6"/>
    <w:rsid w:val="00A3019A"/>
    <w:rsid w:val="00A303AE"/>
    <w:rsid w:val="00A303BF"/>
    <w:rsid w:val="00A30FC9"/>
    <w:rsid w:val="00A315A1"/>
    <w:rsid w:val="00A321C6"/>
    <w:rsid w:val="00A329CF"/>
    <w:rsid w:val="00A332DA"/>
    <w:rsid w:val="00A36E2A"/>
    <w:rsid w:val="00A41130"/>
    <w:rsid w:val="00A44258"/>
    <w:rsid w:val="00A4475A"/>
    <w:rsid w:val="00A47302"/>
    <w:rsid w:val="00A510EB"/>
    <w:rsid w:val="00A51325"/>
    <w:rsid w:val="00A5282B"/>
    <w:rsid w:val="00A534A9"/>
    <w:rsid w:val="00A569C6"/>
    <w:rsid w:val="00A575DC"/>
    <w:rsid w:val="00A5765B"/>
    <w:rsid w:val="00A627ED"/>
    <w:rsid w:val="00A650D3"/>
    <w:rsid w:val="00A66A08"/>
    <w:rsid w:val="00A67F7E"/>
    <w:rsid w:val="00A7561B"/>
    <w:rsid w:val="00A8199E"/>
    <w:rsid w:val="00A82801"/>
    <w:rsid w:val="00A836EE"/>
    <w:rsid w:val="00A8454A"/>
    <w:rsid w:val="00A87504"/>
    <w:rsid w:val="00A90654"/>
    <w:rsid w:val="00A9096C"/>
    <w:rsid w:val="00A90A14"/>
    <w:rsid w:val="00A914CE"/>
    <w:rsid w:val="00A96EB0"/>
    <w:rsid w:val="00A97F90"/>
    <w:rsid w:val="00AA2A41"/>
    <w:rsid w:val="00AA2C2F"/>
    <w:rsid w:val="00AA60C6"/>
    <w:rsid w:val="00AA709D"/>
    <w:rsid w:val="00AA7CBD"/>
    <w:rsid w:val="00AB0269"/>
    <w:rsid w:val="00AB17C8"/>
    <w:rsid w:val="00AB198A"/>
    <w:rsid w:val="00AB45C2"/>
    <w:rsid w:val="00AB4C0A"/>
    <w:rsid w:val="00AB69CF"/>
    <w:rsid w:val="00AB6C9D"/>
    <w:rsid w:val="00AB7505"/>
    <w:rsid w:val="00AB7768"/>
    <w:rsid w:val="00AC0C50"/>
    <w:rsid w:val="00AC1192"/>
    <w:rsid w:val="00AC2D12"/>
    <w:rsid w:val="00AC32B1"/>
    <w:rsid w:val="00AC3AAA"/>
    <w:rsid w:val="00AC4A35"/>
    <w:rsid w:val="00AD0364"/>
    <w:rsid w:val="00AD061C"/>
    <w:rsid w:val="00AD13F1"/>
    <w:rsid w:val="00AD1FBE"/>
    <w:rsid w:val="00AD24B8"/>
    <w:rsid w:val="00AD268C"/>
    <w:rsid w:val="00AD373E"/>
    <w:rsid w:val="00AD4D16"/>
    <w:rsid w:val="00AD4D95"/>
    <w:rsid w:val="00AD6EC9"/>
    <w:rsid w:val="00AE081F"/>
    <w:rsid w:val="00AE1F86"/>
    <w:rsid w:val="00AE2E80"/>
    <w:rsid w:val="00AE439C"/>
    <w:rsid w:val="00AE4626"/>
    <w:rsid w:val="00AE4B04"/>
    <w:rsid w:val="00AE6168"/>
    <w:rsid w:val="00AF01A8"/>
    <w:rsid w:val="00AF1B5C"/>
    <w:rsid w:val="00AF2CB9"/>
    <w:rsid w:val="00AF467C"/>
    <w:rsid w:val="00AF7C7F"/>
    <w:rsid w:val="00AF7CE2"/>
    <w:rsid w:val="00B0303E"/>
    <w:rsid w:val="00B068E4"/>
    <w:rsid w:val="00B07E82"/>
    <w:rsid w:val="00B10EAA"/>
    <w:rsid w:val="00B13176"/>
    <w:rsid w:val="00B147AF"/>
    <w:rsid w:val="00B1529A"/>
    <w:rsid w:val="00B16114"/>
    <w:rsid w:val="00B17101"/>
    <w:rsid w:val="00B31719"/>
    <w:rsid w:val="00B33341"/>
    <w:rsid w:val="00B33B66"/>
    <w:rsid w:val="00B34BA9"/>
    <w:rsid w:val="00B34C89"/>
    <w:rsid w:val="00B35779"/>
    <w:rsid w:val="00B35A33"/>
    <w:rsid w:val="00B35A55"/>
    <w:rsid w:val="00B35B6F"/>
    <w:rsid w:val="00B35C63"/>
    <w:rsid w:val="00B360E1"/>
    <w:rsid w:val="00B36CF9"/>
    <w:rsid w:val="00B37903"/>
    <w:rsid w:val="00B37E1E"/>
    <w:rsid w:val="00B41B68"/>
    <w:rsid w:val="00B42A35"/>
    <w:rsid w:val="00B45DAD"/>
    <w:rsid w:val="00B45F56"/>
    <w:rsid w:val="00B46FBA"/>
    <w:rsid w:val="00B474EA"/>
    <w:rsid w:val="00B50D83"/>
    <w:rsid w:val="00B536F2"/>
    <w:rsid w:val="00B54DA5"/>
    <w:rsid w:val="00B54DF0"/>
    <w:rsid w:val="00B556A2"/>
    <w:rsid w:val="00B5585E"/>
    <w:rsid w:val="00B60A8E"/>
    <w:rsid w:val="00B614E9"/>
    <w:rsid w:val="00B62A27"/>
    <w:rsid w:val="00B64017"/>
    <w:rsid w:val="00B6677C"/>
    <w:rsid w:val="00B679C3"/>
    <w:rsid w:val="00B71E08"/>
    <w:rsid w:val="00B778D1"/>
    <w:rsid w:val="00B814D7"/>
    <w:rsid w:val="00B82876"/>
    <w:rsid w:val="00B83992"/>
    <w:rsid w:val="00B8457A"/>
    <w:rsid w:val="00B84B34"/>
    <w:rsid w:val="00B854B1"/>
    <w:rsid w:val="00B86556"/>
    <w:rsid w:val="00B907C7"/>
    <w:rsid w:val="00B90929"/>
    <w:rsid w:val="00B90F1D"/>
    <w:rsid w:val="00B92410"/>
    <w:rsid w:val="00B9256D"/>
    <w:rsid w:val="00B93FEA"/>
    <w:rsid w:val="00B948FA"/>
    <w:rsid w:val="00B96FC2"/>
    <w:rsid w:val="00BA0BBE"/>
    <w:rsid w:val="00BA473D"/>
    <w:rsid w:val="00BA67B1"/>
    <w:rsid w:val="00BA6F75"/>
    <w:rsid w:val="00BB138A"/>
    <w:rsid w:val="00BB6CC3"/>
    <w:rsid w:val="00BC1388"/>
    <w:rsid w:val="00BC26BA"/>
    <w:rsid w:val="00BC276B"/>
    <w:rsid w:val="00BC38F5"/>
    <w:rsid w:val="00BC5159"/>
    <w:rsid w:val="00BC6CC2"/>
    <w:rsid w:val="00BC7CA6"/>
    <w:rsid w:val="00BD0EED"/>
    <w:rsid w:val="00BD23C5"/>
    <w:rsid w:val="00BD272D"/>
    <w:rsid w:val="00BD355F"/>
    <w:rsid w:val="00BD4E02"/>
    <w:rsid w:val="00BE0003"/>
    <w:rsid w:val="00BE0511"/>
    <w:rsid w:val="00BE4DA6"/>
    <w:rsid w:val="00BE54EA"/>
    <w:rsid w:val="00BE7107"/>
    <w:rsid w:val="00BE7222"/>
    <w:rsid w:val="00BF1A1F"/>
    <w:rsid w:val="00BF3BCA"/>
    <w:rsid w:val="00BF4040"/>
    <w:rsid w:val="00BF4177"/>
    <w:rsid w:val="00BF5D4E"/>
    <w:rsid w:val="00C00A33"/>
    <w:rsid w:val="00C02D49"/>
    <w:rsid w:val="00C03CFE"/>
    <w:rsid w:val="00C047D6"/>
    <w:rsid w:val="00C0553F"/>
    <w:rsid w:val="00C06216"/>
    <w:rsid w:val="00C105CC"/>
    <w:rsid w:val="00C139E3"/>
    <w:rsid w:val="00C143D4"/>
    <w:rsid w:val="00C22665"/>
    <w:rsid w:val="00C22BC6"/>
    <w:rsid w:val="00C22D8B"/>
    <w:rsid w:val="00C23D1A"/>
    <w:rsid w:val="00C246F9"/>
    <w:rsid w:val="00C267EB"/>
    <w:rsid w:val="00C271BE"/>
    <w:rsid w:val="00C33798"/>
    <w:rsid w:val="00C33DF8"/>
    <w:rsid w:val="00C35A5C"/>
    <w:rsid w:val="00C3621C"/>
    <w:rsid w:val="00C376E9"/>
    <w:rsid w:val="00C417A0"/>
    <w:rsid w:val="00C42F7C"/>
    <w:rsid w:val="00C4321F"/>
    <w:rsid w:val="00C505E7"/>
    <w:rsid w:val="00C52855"/>
    <w:rsid w:val="00C53E50"/>
    <w:rsid w:val="00C5428A"/>
    <w:rsid w:val="00C5437D"/>
    <w:rsid w:val="00C56750"/>
    <w:rsid w:val="00C5751A"/>
    <w:rsid w:val="00C6145F"/>
    <w:rsid w:val="00C615DC"/>
    <w:rsid w:val="00C70A29"/>
    <w:rsid w:val="00C731DF"/>
    <w:rsid w:val="00C77457"/>
    <w:rsid w:val="00C77B85"/>
    <w:rsid w:val="00C80EC3"/>
    <w:rsid w:val="00C80FEB"/>
    <w:rsid w:val="00C818F1"/>
    <w:rsid w:val="00C84D06"/>
    <w:rsid w:val="00C8586B"/>
    <w:rsid w:val="00C868B8"/>
    <w:rsid w:val="00C907D6"/>
    <w:rsid w:val="00C92F11"/>
    <w:rsid w:val="00C932BD"/>
    <w:rsid w:val="00C9638B"/>
    <w:rsid w:val="00C97546"/>
    <w:rsid w:val="00CA0AAC"/>
    <w:rsid w:val="00CA13C8"/>
    <w:rsid w:val="00CA1498"/>
    <w:rsid w:val="00CA37AC"/>
    <w:rsid w:val="00CA6AD5"/>
    <w:rsid w:val="00CB2DEB"/>
    <w:rsid w:val="00CB6F14"/>
    <w:rsid w:val="00CB7B56"/>
    <w:rsid w:val="00CB7DB9"/>
    <w:rsid w:val="00CC1B1F"/>
    <w:rsid w:val="00CC255D"/>
    <w:rsid w:val="00CC259E"/>
    <w:rsid w:val="00CC32D4"/>
    <w:rsid w:val="00CC3B31"/>
    <w:rsid w:val="00CC3B74"/>
    <w:rsid w:val="00CC410F"/>
    <w:rsid w:val="00CD1890"/>
    <w:rsid w:val="00CD1E1F"/>
    <w:rsid w:val="00CD5E82"/>
    <w:rsid w:val="00CE0FBB"/>
    <w:rsid w:val="00CE334F"/>
    <w:rsid w:val="00CE59DA"/>
    <w:rsid w:val="00CF6D55"/>
    <w:rsid w:val="00CF74E2"/>
    <w:rsid w:val="00D0151D"/>
    <w:rsid w:val="00D01556"/>
    <w:rsid w:val="00D047BA"/>
    <w:rsid w:val="00D04A1D"/>
    <w:rsid w:val="00D0742C"/>
    <w:rsid w:val="00D10A19"/>
    <w:rsid w:val="00D12573"/>
    <w:rsid w:val="00D15FF3"/>
    <w:rsid w:val="00D165C0"/>
    <w:rsid w:val="00D16A45"/>
    <w:rsid w:val="00D17281"/>
    <w:rsid w:val="00D2164E"/>
    <w:rsid w:val="00D259E0"/>
    <w:rsid w:val="00D2609B"/>
    <w:rsid w:val="00D31C08"/>
    <w:rsid w:val="00D35DA5"/>
    <w:rsid w:val="00D36530"/>
    <w:rsid w:val="00D36FC5"/>
    <w:rsid w:val="00D41C6B"/>
    <w:rsid w:val="00D425BE"/>
    <w:rsid w:val="00D4647B"/>
    <w:rsid w:val="00D5003D"/>
    <w:rsid w:val="00D50C6E"/>
    <w:rsid w:val="00D51172"/>
    <w:rsid w:val="00D522CB"/>
    <w:rsid w:val="00D53A36"/>
    <w:rsid w:val="00D5406C"/>
    <w:rsid w:val="00D5536B"/>
    <w:rsid w:val="00D5767E"/>
    <w:rsid w:val="00D57B70"/>
    <w:rsid w:val="00D60500"/>
    <w:rsid w:val="00D60E6D"/>
    <w:rsid w:val="00D64ADA"/>
    <w:rsid w:val="00D64BD7"/>
    <w:rsid w:val="00D7124F"/>
    <w:rsid w:val="00D73379"/>
    <w:rsid w:val="00D74F4F"/>
    <w:rsid w:val="00D75819"/>
    <w:rsid w:val="00D765BA"/>
    <w:rsid w:val="00D76B26"/>
    <w:rsid w:val="00D77B64"/>
    <w:rsid w:val="00D80783"/>
    <w:rsid w:val="00D83705"/>
    <w:rsid w:val="00D83B96"/>
    <w:rsid w:val="00D84936"/>
    <w:rsid w:val="00D866AD"/>
    <w:rsid w:val="00D86FDB"/>
    <w:rsid w:val="00D90AD6"/>
    <w:rsid w:val="00D91906"/>
    <w:rsid w:val="00D91E01"/>
    <w:rsid w:val="00D92DE9"/>
    <w:rsid w:val="00D933C2"/>
    <w:rsid w:val="00D9368D"/>
    <w:rsid w:val="00D952BC"/>
    <w:rsid w:val="00D96094"/>
    <w:rsid w:val="00D97788"/>
    <w:rsid w:val="00DA066F"/>
    <w:rsid w:val="00DA2823"/>
    <w:rsid w:val="00DA4197"/>
    <w:rsid w:val="00DB2A3A"/>
    <w:rsid w:val="00DB6875"/>
    <w:rsid w:val="00DC01E8"/>
    <w:rsid w:val="00DC08B5"/>
    <w:rsid w:val="00DC3D78"/>
    <w:rsid w:val="00DC4342"/>
    <w:rsid w:val="00DC678F"/>
    <w:rsid w:val="00DC6BE5"/>
    <w:rsid w:val="00DD0438"/>
    <w:rsid w:val="00DD3C61"/>
    <w:rsid w:val="00DD463D"/>
    <w:rsid w:val="00DD5E11"/>
    <w:rsid w:val="00DD7758"/>
    <w:rsid w:val="00DE06E9"/>
    <w:rsid w:val="00DE06F1"/>
    <w:rsid w:val="00DE28FD"/>
    <w:rsid w:val="00DE2E58"/>
    <w:rsid w:val="00DE692E"/>
    <w:rsid w:val="00DE6AE4"/>
    <w:rsid w:val="00DE7F39"/>
    <w:rsid w:val="00DF1844"/>
    <w:rsid w:val="00DF2C14"/>
    <w:rsid w:val="00DF7356"/>
    <w:rsid w:val="00E03207"/>
    <w:rsid w:val="00E0405B"/>
    <w:rsid w:val="00E138C2"/>
    <w:rsid w:val="00E140B2"/>
    <w:rsid w:val="00E16A9D"/>
    <w:rsid w:val="00E23562"/>
    <w:rsid w:val="00E30491"/>
    <w:rsid w:val="00E30FBA"/>
    <w:rsid w:val="00E32EFB"/>
    <w:rsid w:val="00E334DD"/>
    <w:rsid w:val="00E3502E"/>
    <w:rsid w:val="00E37B51"/>
    <w:rsid w:val="00E4011D"/>
    <w:rsid w:val="00E41731"/>
    <w:rsid w:val="00E430A3"/>
    <w:rsid w:val="00E43AB8"/>
    <w:rsid w:val="00E43B11"/>
    <w:rsid w:val="00E50AED"/>
    <w:rsid w:val="00E5195B"/>
    <w:rsid w:val="00E549D5"/>
    <w:rsid w:val="00E55626"/>
    <w:rsid w:val="00E55798"/>
    <w:rsid w:val="00E55E61"/>
    <w:rsid w:val="00E57522"/>
    <w:rsid w:val="00E615BD"/>
    <w:rsid w:val="00E66C2C"/>
    <w:rsid w:val="00E67B3D"/>
    <w:rsid w:val="00E704A2"/>
    <w:rsid w:val="00E70C53"/>
    <w:rsid w:val="00E71A01"/>
    <w:rsid w:val="00E71AE6"/>
    <w:rsid w:val="00E71B76"/>
    <w:rsid w:val="00E722A9"/>
    <w:rsid w:val="00E7297C"/>
    <w:rsid w:val="00E7456D"/>
    <w:rsid w:val="00E80AC5"/>
    <w:rsid w:val="00E81032"/>
    <w:rsid w:val="00E85639"/>
    <w:rsid w:val="00E9018F"/>
    <w:rsid w:val="00E949FD"/>
    <w:rsid w:val="00E955AF"/>
    <w:rsid w:val="00E96D7C"/>
    <w:rsid w:val="00E9753F"/>
    <w:rsid w:val="00E97B6D"/>
    <w:rsid w:val="00EA172D"/>
    <w:rsid w:val="00EA2BF8"/>
    <w:rsid w:val="00EA396D"/>
    <w:rsid w:val="00EA4EB3"/>
    <w:rsid w:val="00EA7AC6"/>
    <w:rsid w:val="00EB138E"/>
    <w:rsid w:val="00EB35B5"/>
    <w:rsid w:val="00EB3E55"/>
    <w:rsid w:val="00EB6B35"/>
    <w:rsid w:val="00EB6C61"/>
    <w:rsid w:val="00EC3199"/>
    <w:rsid w:val="00EC31FA"/>
    <w:rsid w:val="00EC387C"/>
    <w:rsid w:val="00EC458D"/>
    <w:rsid w:val="00ED2628"/>
    <w:rsid w:val="00ED59A2"/>
    <w:rsid w:val="00ED5C7E"/>
    <w:rsid w:val="00EE2106"/>
    <w:rsid w:val="00EE2A5E"/>
    <w:rsid w:val="00EE31A0"/>
    <w:rsid w:val="00EE46A5"/>
    <w:rsid w:val="00EE7C96"/>
    <w:rsid w:val="00EF0988"/>
    <w:rsid w:val="00EF1311"/>
    <w:rsid w:val="00EF13A8"/>
    <w:rsid w:val="00EF28A8"/>
    <w:rsid w:val="00EF28F4"/>
    <w:rsid w:val="00EF32E2"/>
    <w:rsid w:val="00EF5074"/>
    <w:rsid w:val="00F00456"/>
    <w:rsid w:val="00F01553"/>
    <w:rsid w:val="00F02575"/>
    <w:rsid w:val="00F028B4"/>
    <w:rsid w:val="00F03021"/>
    <w:rsid w:val="00F04DF6"/>
    <w:rsid w:val="00F05A9C"/>
    <w:rsid w:val="00F077C0"/>
    <w:rsid w:val="00F11C41"/>
    <w:rsid w:val="00F13AB7"/>
    <w:rsid w:val="00F14938"/>
    <w:rsid w:val="00F1583F"/>
    <w:rsid w:val="00F15C80"/>
    <w:rsid w:val="00F20559"/>
    <w:rsid w:val="00F209B5"/>
    <w:rsid w:val="00F20CFB"/>
    <w:rsid w:val="00F22139"/>
    <w:rsid w:val="00F23539"/>
    <w:rsid w:val="00F24244"/>
    <w:rsid w:val="00F24876"/>
    <w:rsid w:val="00F31771"/>
    <w:rsid w:val="00F31A8B"/>
    <w:rsid w:val="00F348F2"/>
    <w:rsid w:val="00F34D0E"/>
    <w:rsid w:val="00F43379"/>
    <w:rsid w:val="00F44940"/>
    <w:rsid w:val="00F44A91"/>
    <w:rsid w:val="00F46FB9"/>
    <w:rsid w:val="00F477D3"/>
    <w:rsid w:val="00F47FFE"/>
    <w:rsid w:val="00F51ED1"/>
    <w:rsid w:val="00F5224E"/>
    <w:rsid w:val="00F56EA9"/>
    <w:rsid w:val="00F57AD4"/>
    <w:rsid w:val="00F60085"/>
    <w:rsid w:val="00F619C3"/>
    <w:rsid w:val="00F634A4"/>
    <w:rsid w:val="00F636A4"/>
    <w:rsid w:val="00F63E29"/>
    <w:rsid w:val="00F66A2B"/>
    <w:rsid w:val="00F66F9C"/>
    <w:rsid w:val="00F750DB"/>
    <w:rsid w:val="00F7557C"/>
    <w:rsid w:val="00F76CE2"/>
    <w:rsid w:val="00F76F36"/>
    <w:rsid w:val="00F80180"/>
    <w:rsid w:val="00F81928"/>
    <w:rsid w:val="00F83E62"/>
    <w:rsid w:val="00F85AC9"/>
    <w:rsid w:val="00F85C36"/>
    <w:rsid w:val="00F868D7"/>
    <w:rsid w:val="00F901FD"/>
    <w:rsid w:val="00F94111"/>
    <w:rsid w:val="00F94D3E"/>
    <w:rsid w:val="00FA1389"/>
    <w:rsid w:val="00FA1D75"/>
    <w:rsid w:val="00FA26D3"/>
    <w:rsid w:val="00FA3B93"/>
    <w:rsid w:val="00FA4760"/>
    <w:rsid w:val="00FB1E28"/>
    <w:rsid w:val="00FB2AFA"/>
    <w:rsid w:val="00FB6607"/>
    <w:rsid w:val="00FB7295"/>
    <w:rsid w:val="00FB7598"/>
    <w:rsid w:val="00FB7A0D"/>
    <w:rsid w:val="00FC042D"/>
    <w:rsid w:val="00FC102C"/>
    <w:rsid w:val="00FC1855"/>
    <w:rsid w:val="00FC383F"/>
    <w:rsid w:val="00FC4397"/>
    <w:rsid w:val="00FC564A"/>
    <w:rsid w:val="00FC5FFB"/>
    <w:rsid w:val="00FC66A5"/>
    <w:rsid w:val="00FD0C65"/>
    <w:rsid w:val="00FD3738"/>
    <w:rsid w:val="00FD5129"/>
    <w:rsid w:val="00FD5183"/>
    <w:rsid w:val="00FD5E33"/>
    <w:rsid w:val="00FD6267"/>
    <w:rsid w:val="00FD7F78"/>
    <w:rsid w:val="00FE008B"/>
    <w:rsid w:val="00FE0FB2"/>
    <w:rsid w:val="00FE153D"/>
    <w:rsid w:val="00FE48D6"/>
    <w:rsid w:val="00FE766B"/>
    <w:rsid w:val="00FF11F9"/>
    <w:rsid w:val="2F6A87F7"/>
    <w:rsid w:val="5215E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07B3B"/>
  <w15:docId w15:val="{FDF0F675-F530-401E-87F4-A1FD2BA6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F9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B828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828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7C6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C60BE"/>
    <w:rPr>
      <w:sz w:val="24"/>
      <w:szCs w:val="24"/>
    </w:rPr>
  </w:style>
  <w:style w:type="paragraph" w:styleId="Footer">
    <w:name w:val="footer"/>
    <w:basedOn w:val="Normal"/>
    <w:link w:val="FooterChar"/>
    <w:rsid w:val="007C6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C60B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76B26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C749D"/>
    <w:rPr>
      <w:color w:val="808080"/>
    </w:rPr>
  </w:style>
  <w:style w:type="table" w:styleId="TableGrid">
    <w:name w:val="Table Grid"/>
    <w:basedOn w:val="TableNormal"/>
    <w:rsid w:val="00771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omez\AppData\Roaming\Microsoft\Templates\Weekend%20Recap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35512-1695-4C62-A43A-62BDF6CA3F39}"/>
      </w:docPartPr>
      <w:docPartBody>
        <w:p w:rsidR="00BB327C" w:rsidRDefault="00AF467C">
          <w:r w:rsidRPr="000B02E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67C"/>
    <w:rsid w:val="00035ABD"/>
    <w:rsid w:val="00040439"/>
    <w:rsid w:val="00060DFC"/>
    <w:rsid w:val="00062163"/>
    <w:rsid w:val="00076704"/>
    <w:rsid w:val="000C696F"/>
    <w:rsid w:val="000F1A16"/>
    <w:rsid w:val="001302D3"/>
    <w:rsid w:val="00146175"/>
    <w:rsid w:val="0015747D"/>
    <w:rsid w:val="0016207E"/>
    <w:rsid w:val="00176DC6"/>
    <w:rsid w:val="001F1F9F"/>
    <w:rsid w:val="0021503C"/>
    <w:rsid w:val="002660B8"/>
    <w:rsid w:val="00287A4E"/>
    <w:rsid w:val="002A0E8A"/>
    <w:rsid w:val="002A3741"/>
    <w:rsid w:val="003111B5"/>
    <w:rsid w:val="0031765E"/>
    <w:rsid w:val="003C0A3A"/>
    <w:rsid w:val="004411A8"/>
    <w:rsid w:val="00446C2C"/>
    <w:rsid w:val="00450CBD"/>
    <w:rsid w:val="00487F1D"/>
    <w:rsid w:val="004F6D39"/>
    <w:rsid w:val="005333C8"/>
    <w:rsid w:val="00543346"/>
    <w:rsid w:val="005452F6"/>
    <w:rsid w:val="00557CDF"/>
    <w:rsid w:val="005B2AA0"/>
    <w:rsid w:val="005B682E"/>
    <w:rsid w:val="005D3E03"/>
    <w:rsid w:val="00602917"/>
    <w:rsid w:val="0063307F"/>
    <w:rsid w:val="00633697"/>
    <w:rsid w:val="006613A7"/>
    <w:rsid w:val="0069404B"/>
    <w:rsid w:val="00715228"/>
    <w:rsid w:val="0074665B"/>
    <w:rsid w:val="0075331B"/>
    <w:rsid w:val="00776D8F"/>
    <w:rsid w:val="007C5366"/>
    <w:rsid w:val="007E3107"/>
    <w:rsid w:val="007E54EB"/>
    <w:rsid w:val="007F1145"/>
    <w:rsid w:val="0083547F"/>
    <w:rsid w:val="0083698B"/>
    <w:rsid w:val="008663F5"/>
    <w:rsid w:val="008943B6"/>
    <w:rsid w:val="008E7671"/>
    <w:rsid w:val="008F5E19"/>
    <w:rsid w:val="0096629D"/>
    <w:rsid w:val="009A04DD"/>
    <w:rsid w:val="009E1962"/>
    <w:rsid w:val="00A13773"/>
    <w:rsid w:val="00A274F6"/>
    <w:rsid w:val="00A72F26"/>
    <w:rsid w:val="00AD417E"/>
    <w:rsid w:val="00AD588E"/>
    <w:rsid w:val="00AF467C"/>
    <w:rsid w:val="00B307A3"/>
    <w:rsid w:val="00B81BE9"/>
    <w:rsid w:val="00BB327C"/>
    <w:rsid w:val="00C36B81"/>
    <w:rsid w:val="00C70F62"/>
    <w:rsid w:val="00C7170B"/>
    <w:rsid w:val="00C808CE"/>
    <w:rsid w:val="00CD7D72"/>
    <w:rsid w:val="00D252F0"/>
    <w:rsid w:val="00D46B57"/>
    <w:rsid w:val="00D7446C"/>
    <w:rsid w:val="00DD3D20"/>
    <w:rsid w:val="00DE3367"/>
    <w:rsid w:val="00DE49D5"/>
    <w:rsid w:val="00DF3634"/>
    <w:rsid w:val="00E01041"/>
    <w:rsid w:val="00E01C40"/>
    <w:rsid w:val="00E7386E"/>
    <w:rsid w:val="00EB283E"/>
    <w:rsid w:val="00ED71A4"/>
    <w:rsid w:val="00EF4DC8"/>
    <w:rsid w:val="00F37A7E"/>
    <w:rsid w:val="00F46C74"/>
    <w:rsid w:val="00FE153D"/>
    <w:rsid w:val="00FE592E"/>
    <w:rsid w:val="00FE5CE0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467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8B8E2B74E17428A08CAD3D064DF9F" ma:contentTypeVersion="15" ma:contentTypeDescription="Create a new document." ma:contentTypeScope="" ma:versionID="025d3abf5d178d94f100ce422f5327c0">
  <xsd:schema xmlns:xsd="http://www.w3.org/2001/XMLSchema" xmlns:xs="http://www.w3.org/2001/XMLSchema" xmlns:p="http://schemas.microsoft.com/office/2006/metadata/properties" xmlns:ns2="d98c86ca-d58e-47d8-9b5a-044e4203e907" xmlns:ns3="4e75072c-efbf-4a0a-ac62-79c26f1d0cec" targetNamespace="http://schemas.microsoft.com/office/2006/metadata/properties" ma:root="true" ma:fieldsID="e74e47f8397df3264e8514481310b2f5" ns2:_="" ns3:_="">
    <xsd:import namespace="d98c86ca-d58e-47d8-9b5a-044e4203e907"/>
    <xsd:import namespace="4e75072c-efbf-4a0a-ac62-79c26f1d0c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c86ca-d58e-47d8-9b5a-044e4203e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434a094-32e4-4fa6-af51-71742bc06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5072c-efbf-4a0a-ac62-79c26f1d0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f671430-7848-45a9-8336-9c050833345f}" ma:internalName="TaxCatchAll" ma:showField="CatchAllData" ma:web="4e75072c-efbf-4a0a-ac62-79c26f1d0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5072c-efbf-4a0a-ac62-79c26f1d0cec" xsi:nil="true"/>
    <lcf76f155ced4ddcb4097134ff3c332f xmlns="d98c86ca-d58e-47d8-9b5a-044e4203e9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08CA-662C-44E3-B22F-0D88CE639CF9}"/>
</file>

<file path=customXml/itemProps2.xml><?xml version="1.0" encoding="utf-8"?>
<ds:datastoreItem xmlns:ds="http://schemas.openxmlformats.org/officeDocument/2006/customXml" ds:itemID="{5D204F29-78A6-4F70-904C-289223C1554D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67ce7559-d703-417c-9807-267003351eb2"/>
    <ds:schemaRef ds:uri="0f5d9677-2a1c-4d94-9310-abeb05de5a71"/>
  </ds:schemaRefs>
</ds:datastoreItem>
</file>

<file path=customXml/itemProps3.xml><?xml version="1.0" encoding="utf-8"?>
<ds:datastoreItem xmlns:ds="http://schemas.openxmlformats.org/officeDocument/2006/customXml" ds:itemID="{BDC465CB-D270-462D-8B1C-FC88A874F3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A8B69-ACB2-477E-8F8C-5CDA975B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Weekend Recap Template</Template>
  <TotalTime>0</TotalTime>
  <Pages>1</Pages>
  <Words>258</Words>
  <Characters>1430</Characters>
  <Application>Microsoft Office Word</Application>
  <DocSecurity>0</DocSecurity>
  <Lines>11</Lines>
  <Paragraphs>3</Paragraphs>
  <ScaleCrop>false</ScaleCrop>
  <Company>Department of Parks and Recreation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Oceano Dunes District</dc:title>
  <dc:creator>Ca. Dept of Parks and Recreation</dc:creator>
  <cp:lastModifiedBy>Jew, Deborah</cp:lastModifiedBy>
  <cp:revision>4</cp:revision>
  <cp:lastPrinted>2018-07-30T01:42:00Z</cp:lastPrinted>
  <dcterms:created xsi:type="dcterms:W3CDTF">2024-02-28T02:54:00Z</dcterms:created>
  <dcterms:modified xsi:type="dcterms:W3CDTF">2024-09-18T23:20:00Z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0x0101006328B8E2B74E17428A08CAD3D064DF9F</vt:lpwstr>
  </property>
  <property fmtid="{D5CDD505-2E9C-101B-9397-08002B2CF9AE}" pid="4" name="MediaServiceImageTags">
    <vt:lpwstr/>
  </property>
</Properties>
</file>